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D826" w14:textId="77777777" w:rsidR="00B51890" w:rsidRPr="003A2B8D" w:rsidRDefault="00B51890" w:rsidP="003A2B8D">
      <w:pPr>
        <w:pStyle w:val="Naslov2"/>
        <w:jc w:val="center"/>
        <w:rPr>
          <w:rFonts w:ascii="Calibri" w:hAnsi="Calibri"/>
          <w:sz w:val="22"/>
        </w:rPr>
      </w:pPr>
      <w:r w:rsidRPr="003A2B8D">
        <w:rPr>
          <w:rFonts w:ascii="Calibri" w:hAnsi="Calibri"/>
          <w:sz w:val="22"/>
        </w:rPr>
        <w:t>VPRAŠALNIK ZA ZAVAROVANJE ODGOVORNOSTI PROTI EKOLOŠKIM ŠKODAM</w:t>
      </w:r>
    </w:p>
    <w:p w14:paraId="0BA00EE3" w14:textId="77777777" w:rsidR="00B51890" w:rsidRPr="003A2B8D" w:rsidRDefault="00B51890" w:rsidP="003A2B8D">
      <w:pPr>
        <w:pStyle w:val="Glava"/>
        <w:tabs>
          <w:tab w:val="clear" w:pos="4320"/>
          <w:tab w:val="clear" w:pos="8640"/>
        </w:tabs>
        <w:jc w:val="center"/>
        <w:rPr>
          <w:rFonts w:ascii="Calibri" w:hAnsi="Calibri" w:cs="Arial"/>
          <w:lang w:val="sl-SI"/>
        </w:rPr>
      </w:pPr>
    </w:p>
    <w:p w14:paraId="1667CF38" w14:textId="77777777" w:rsidR="00B51890" w:rsidRPr="003A2B8D" w:rsidRDefault="00B51890" w:rsidP="003A2B8D">
      <w:pPr>
        <w:pStyle w:val="Glava"/>
        <w:tabs>
          <w:tab w:val="clear" w:pos="4320"/>
          <w:tab w:val="clear" w:pos="8640"/>
        </w:tabs>
        <w:jc w:val="center"/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>Ta vprašalnik je sestavni del dokumentacije, ki jo zahteva zavarovalnica za odobritev zavarovanja.</w:t>
      </w:r>
    </w:p>
    <w:p w14:paraId="27854607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3EDC343D" w14:textId="77777777" w:rsidR="00B51890" w:rsidRPr="003A2B8D" w:rsidRDefault="00B51890">
      <w:pPr>
        <w:pStyle w:val="Naslov3"/>
        <w:rPr>
          <w:rFonts w:ascii="Calibri" w:hAnsi="Calibri"/>
        </w:rPr>
      </w:pPr>
      <w:r w:rsidRPr="003A2B8D">
        <w:rPr>
          <w:rFonts w:ascii="Calibri" w:hAnsi="Calibri"/>
        </w:rPr>
        <w:t>SPLOŠNO O SKLENITELJU (ZAVAROVALCU) ZAVAROVANJA</w:t>
      </w:r>
    </w:p>
    <w:p w14:paraId="20CCDCC2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06"/>
        <w:gridCol w:w="98"/>
        <w:gridCol w:w="875"/>
        <w:gridCol w:w="195"/>
        <w:gridCol w:w="977"/>
        <w:gridCol w:w="4577"/>
        <w:gridCol w:w="1527"/>
      </w:tblGrid>
      <w:tr w:rsidR="00B51890" w:rsidRPr="003A2B8D" w14:paraId="69DFB77B" w14:textId="77777777">
        <w:tblPrEx>
          <w:tblCellMar>
            <w:top w:w="0" w:type="dxa"/>
            <w:bottom w:w="0" w:type="dxa"/>
          </w:tblCellMar>
        </w:tblPrEx>
        <w:tc>
          <w:tcPr>
            <w:tcW w:w="2308" w:type="dxa"/>
            <w:gridSpan w:val="4"/>
          </w:tcPr>
          <w:p w14:paraId="6E3DB4B9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>1. Polni naziv podjetja:</w:t>
            </w:r>
          </w:p>
        </w:tc>
        <w:tc>
          <w:tcPr>
            <w:tcW w:w="7263" w:type="dxa"/>
            <w:gridSpan w:val="3"/>
            <w:tcBorders>
              <w:bottom w:val="single" w:sz="4" w:space="0" w:color="auto"/>
            </w:tcBorders>
          </w:tcPr>
          <w:p w14:paraId="504B0A87" w14:textId="77777777" w:rsidR="00B51890" w:rsidRPr="003A2B8D" w:rsidRDefault="00866704" w:rsidP="003C7E42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0" w:name="Besedilo29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3C7E42" w:rsidRPr="003C7E42">
              <w:rPr>
                <w:lang w:val="sl-SI"/>
              </w:rPr>
              <w:t>Vodovodi in kanalizacija Nova Gorica d.d.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0"/>
          </w:p>
        </w:tc>
      </w:tr>
      <w:tr w:rsidR="00B51890" w:rsidRPr="003A2B8D" w14:paraId="1D14DFA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468ECCBD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  <w:tc>
          <w:tcPr>
            <w:tcW w:w="84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514D71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</w:tr>
      <w:tr w:rsidR="00B51890" w:rsidRPr="003A2B8D" w14:paraId="3B5385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44D44628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2. Sedež: </w:t>
            </w:r>
          </w:p>
        </w:tc>
        <w:tc>
          <w:tcPr>
            <w:tcW w:w="84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4537C" w14:textId="77777777" w:rsidR="00B51890" w:rsidRPr="003A2B8D" w:rsidRDefault="0003665F" w:rsidP="003C7E42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3C7E42" w:rsidRPr="003C7E42">
              <w:rPr>
                <w:lang w:val="sl-SI"/>
              </w:rPr>
              <w:t>Kromberk, Cesta 25. junija 1b, 5000 Nova Gorica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1"/>
          </w:p>
        </w:tc>
      </w:tr>
      <w:tr w:rsidR="00B51890" w:rsidRPr="003A2B8D" w14:paraId="2B0534D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0E375355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  <w:tc>
          <w:tcPr>
            <w:tcW w:w="84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4A6F0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</w:tr>
      <w:tr w:rsidR="00B51890" w:rsidRPr="003A2B8D" w14:paraId="30954D8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33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1C89BBC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3. Registrirana dejavnost podjetja: </w:t>
            </w:r>
          </w:p>
        </w:tc>
        <w:tc>
          <w:tcPr>
            <w:tcW w:w="6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B324C" w14:textId="77777777" w:rsidR="00B51890" w:rsidRPr="003A2B8D" w:rsidRDefault="0003665F" w:rsidP="003C7E42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3C7E42" w:rsidRPr="003C7E42">
              <w:rPr>
                <w:lang w:val="sl-SI"/>
              </w:rPr>
              <w:t>36.000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"/>
          </w:p>
        </w:tc>
      </w:tr>
      <w:tr w:rsidR="00B51890" w:rsidRPr="003A2B8D" w14:paraId="65373DF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33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CBFC30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  <w:tc>
          <w:tcPr>
            <w:tcW w:w="6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6AB52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</w:tr>
      <w:tr w:rsidR="00B51890" w:rsidRPr="003A2B8D" w14:paraId="2686E42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51B42E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>4. Število zaposlenih:</w:t>
            </w:r>
          </w:p>
        </w:tc>
        <w:tc>
          <w:tcPr>
            <w:tcW w:w="74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A1510" w14:textId="77777777" w:rsidR="00B51890" w:rsidRPr="003A2B8D" w:rsidRDefault="0003665F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"/>
          </w:p>
        </w:tc>
      </w:tr>
      <w:tr w:rsidR="00B51890" w:rsidRPr="003A2B8D" w14:paraId="0EF9D06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C5244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  <w:tc>
          <w:tcPr>
            <w:tcW w:w="74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1CABDB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</w:tr>
      <w:tr w:rsidR="00B51890" w:rsidRPr="003A2B8D" w14:paraId="6918EF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C7262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5. Promet: </w:t>
            </w:r>
          </w:p>
        </w:tc>
        <w:tc>
          <w:tcPr>
            <w:tcW w:w="83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CDC36" w14:textId="77777777" w:rsidR="00B51890" w:rsidRPr="003A2B8D" w:rsidRDefault="0003665F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4"/>
          </w:p>
        </w:tc>
      </w:tr>
      <w:tr w:rsidR="00B51890" w:rsidRPr="003A2B8D" w14:paraId="7C24B8B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4E37D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8825F3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</w:tr>
      <w:tr w:rsidR="00B51890" w:rsidRPr="003A2B8D" w14:paraId="3E72FE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8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CF0B5D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6. </w:t>
            </w:r>
            <w:r w:rsidRPr="003C7E42">
              <w:rPr>
                <w:rFonts w:ascii="Calibri" w:hAnsi="Calibri"/>
                <w:lang w:val="sl-SI"/>
              </w:rPr>
              <w:t>Ali imate sklenjeno zavarovanje splošne odgovornosti in pri kateri zavarovalnici?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CF3C254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</w:tr>
      <w:tr w:rsidR="00B51890" w:rsidRPr="003A2B8D" w14:paraId="1282D5B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95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073AF" w14:textId="77777777" w:rsidR="00B51890" w:rsidRPr="003A2B8D" w:rsidRDefault="0003665F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5"/>
          </w:p>
        </w:tc>
      </w:tr>
    </w:tbl>
    <w:p w14:paraId="404CCE54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p w14:paraId="5D943CFD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p w14:paraId="1AF492E6" w14:textId="77777777" w:rsidR="00B51890" w:rsidRPr="003A2B8D" w:rsidRDefault="00B51890">
      <w:p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 xml:space="preserve">Poleg osnovnih podatkov o podjetju za ponudbo zavarovanja ekoloških škod potrebujemo tudi naslednje informacije: </w:t>
      </w:r>
    </w:p>
    <w:p w14:paraId="33B444FE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25C78A09" w14:textId="77777777" w:rsidR="00B51890" w:rsidRPr="003A2B8D" w:rsidRDefault="00B51890">
      <w:pPr>
        <w:pStyle w:val="Naslov3"/>
        <w:rPr>
          <w:rFonts w:ascii="Calibri" w:hAnsi="Calibri"/>
        </w:rPr>
      </w:pPr>
      <w:r w:rsidRPr="003A2B8D">
        <w:rPr>
          <w:rFonts w:ascii="Calibri" w:hAnsi="Calibri"/>
        </w:rPr>
        <w:t>KEMIČNI PROCESI/NAPRAVE/SNOVI/OKOLICA</w:t>
      </w:r>
    </w:p>
    <w:p w14:paraId="730732DD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34"/>
        <w:gridCol w:w="5921"/>
      </w:tblGrid>
      <w:tr w:rsidR="00B51890" w:rsidRPr="003A2B8D" w14:paraId="62AB786D" w14:textId="77777777">
        <w:tblPrEx>
          <w:tblCellMar>
            <w:top w:w="0" w:type="dxa"/>
            <w:bottom w:w="0" w:type="dxa"/>
          </w:tblCellMar>
        </w:tblPrEx>
        <w:tc>
          <w:tcPr>
            <w:tcW w:w="3508" w:type="dxa"/>
          </w:tcPr>
          <w:p w14:paraId="76373FF1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>1. Kateri kemični procesi se izvajajo?</w:t>
            </w:r>
          </w:p>
        </w:tc>
        <w:tc>
          <w:tcPr>
            <w:tcW w:w="6063" w:type="dxa"/>
            <w:tcBorders>
              <w:bottom w:val="single" w:sz="4" w:space="0" w:color="auto"/>
            </w:tcBorders>
          </w:tcPr>
          <w:p w14:paraId="409D03E6" w14:textId="77777777" w:rsidR="00B51890" w:rsidRPr="003A2B8D" w:rsidRDefault="00866704" w:rsidP="001C1F6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3C7E42" w:rsidRPr="003C7E42">
              <w:rPr>
                <w:lang w:val="sl-SI"/>
              </w:rPr>
              <w:t>Obarjanje fosforjevih spojin (FeCl3), čiščenje membran (</w:t>
            </w:r>
            <w:r w:rsidR="001C1F6A" w:rsidRPr="001C1F6A">
              <w:rPr>
                <w:lang w:val="sl-SI"/>
              </w:rPr>
              <w:t>natrijev hipoklorit</w:t>
            </w:r>
            <w:r w:rsidR="003C7E42" w:rsidRPr="003C7E42">
              <w:rPr>
                <w:lang w:val="sl-SI"/>
              </w:rPr>
              <w:t xml:space="preserve">, citronska kislina), čiščenje odpadnega zraka (H2SO4, </w:t>
            </w:r>
            <w:proofErr w:type="spellStart"/>
            <w:r w:rsidR="003C7E42" w:rsidRPr="003C7E42">
              <w:rPr>
                <w:lang w:val="sl-SI"/>
              </w:rPr>
              <w:t>NaOH</w:t>
            </w:r>
            <w:proofErr w:type="spellEnd"/>
            <w:r w:rsidR="003C7E42" w:rsidRPr="003C7E42">
              <w:rPr>
                <w:lang w:val="sl-SI"/>
              </w:rPr>
              <w:t>, H2O2), dehidracija blata z uporabo polimera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6"/>
          </w:p>
        </w:tc>
      </w:tr>
    </w:tbl>
    <w:p w14:paraId="6737E0AF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631"/>
        <w:gridCol w:w="5724"/>
      </w:tblGrid>
      <w:tr w:rsidR="00B51890" w:rsidRPr="003A2B8D" w14:paraId="66D9351E" w14:textId="77777777">
        <w:tblPrEx>
          <w:tblCellMar>
            <w:top w:w="0" w:type="dxa"/>
            <w:bottom w:w="0" w:type="dxa"/>
          </w:tblCellMar>
        </w:tblPrEx>
        <w:tc>
          <w:tcPr>
            <w:tcW w:w="3708" w:type="dxa"/>
          </w:tcPr>
          <w:p w14:paraId="65B399C6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>2. Katere snovi so prisotne v procesih?</w:t>
            </w:r>
          </w:p>
        </w:tc>
        <w:tc>
          <w:tcPr>
            <w:tcW w:w="5863" w:type="dxa"/>
            <w:tcBorders>
              <w:bottom w:val="single" w:sz="4" w:space="0" w:color="auto"/>
            </w:tcBorders>
          </w:tcPr>
          <w:p w14:paraId="361F38F7" w14:textId="77777777" w:rsidR="00B51890" w:rsidRPr="003A2B8D" w:rsidRDefault="00866704" w:rsidP="001C1F6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1C1F6A" w:rsidRPr="001C1F6A">
              <w:rPr>
                <w:lang w:val="sl-SI"/>
              </w:rPr>
              <w:t xml:space="preserve">FeCl3 41 %, </w:t>
            </w:r>
            <w:proofErr w:type="spellStart"/>
            <w:r w:rsidR="001C1F6A" w:rsidRPr="001C1F6A">
              <w:rPr>
                <w:lang w:val="sl-SI"/>
              </w:rPr>
              <w:t>NaOCl</w:t>
            </w:r>
            <w:proofErr w:type="spellEnd"/>
            <w:r w:rsidR="001C1F6A" w:rsidRPr="001C1F6A">
              <w:rPr>
                <w:lang w:val="sl-SI"/>
              </w:rPr>
              <w:t xml:space="preserve"> 13 %, citronska kislina 46 %, H2SO4 63 %, </w:t>
            </w:r>
            <w:proofErr w:type="spellStart"/>
            <w:r w:rsidR="001C1F6A" w:rsidRPr="001C1F6A">
              <w:rPr>
                <w:lang w:val="sl-SI"/>
              </w:rPr>
              <w:t>NaO</w:t>
            </w:r>
            <w:proofErr w:type="spellEnd"/>
            <w:r w:rsidR="006D2936" w:rsidRPr="005E40F9">
              <w:rPr>
                <w:lang w:val="it-IT"/>
              </w:rPr>
              <w:t>H</w:t>
            </w:r>
            <w:r w:rsidR="001C1F6A" w:rsidRPr="001C1F6A">
              <w:rPr>
                <w:lang w:val="sl-SI"/>
              </w:rPr>
              <w:t>, H2O2, polimer (različni)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7"/>
          </w:p>
        </w:tc>
      </w:tr>
    </w:tbl>
    <w:p w14:paraId="35D7B47D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956"/>
        <w:gridCol w:w="6399"/>
      </w:tblGrid>
      <w:tr w:rsidR="00B51890" w:rsidRPr="003A2B8D" w14:paraId="7FB1BCAD" w14:textId="77777777">
        <w:tblPrEx>
          <w:tblCellMar>
            <w:top w:w="0" w:type="dxa"/>
            <w:bottom w:w="0" w:type="dxa"/>
          </w:tblCellMar>
        </w:tblPrEx>
        <w:tc>
          <w:tcPr>
            <w:tcW w:w="3008" w:type="dxa"/>
          </w:tcPr>
          <w:p w14:paraId="2F33EB2A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>3. Katere snovi se proizvajajo?</w:t>
            </w:r>
          </w:p>
        </w:tc>
        <w:tc>
          <w:tcPr>
            <w:tcW w:w="6563" w:type="dxa"/>
            <w:tcBorders>
              <w:bottom w:val="single" w:sz="4" w:space="0" w:color="auto"/>
            </w:tcBorders>
          </w:tcPr>
          <w:p w14:paraId="75D1763B" w14:textId="77777777" w:rsidR="00B51890" w:rsidRPr="003A2B8D" w:rsidRDefault="00866704" w:rsidP="001C1F6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8" w:name="Besedilo9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1C1F6A" w:rsidRPr="001C1F6A">
              <w:rPr>
                <w:lang w:val="sl-SI"/>
              </w:rPr>
              <w:t>nobena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8"/>
          </w:p>
        </w:tc>
      </w:tr>
    </w:tbl>
    <w:p w14:paraId="60A033CE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969"/>
        <w:gridCol w:w="7386"/>
      </w:tblGrid>
      <w:tr w:rsidR="00B51890" w:rsidRPr="003A2B8D" w14:paraId="2834DC9B" w14:textId="77777777">
        <w:tblPrEx>
          <w:tblCellMar>
            <w:top w:w="0" w:type="dxa"/>
            <w:bottom w:w="0" w:type="dxa"/>
          </w:tblCellMar>
        </w:tblPrEx>
        <w:tc>
          <w:tcPr>
            <w:tcW w:w="9571" w:type="dxa"/>
            <w:gridSpan w:val="2"/>
          </w:tcPr>
          <w:p w14:paraId="7CF04285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>4. Za vsako snov navedite:</w:t>
            </w:r>
          </w:p>
        </w:tc>
      </w:tr>
      <w:tr w:rsidR="00B51890" w:rsidRPr="003A2B8D" w14:paraId="72F8B5F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14:paraId="0EFFFC8E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a) </w:t>
            </w:r>
            <w:r w:rsidRPr="005E40F9">
              <w:rPr>
                <w:rFonts w:ascii="Calibri" w:hAnsi="Calibri" w:cs="Arial"/>
                <w:snapToGrid w:val="0"/>
                <w:lang w:val="it-IT" w:eastAsia="de-DE"/>
              </w:rPr>
              <w:t>ime in opis snovi</w:t>
            </w:r>
          </w:p>
        </w:tc>
        <w:tc>
          <w:tcPr>
            <w:tcW w:w="7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889B0" w14:textId="77777777" w:rsidR="001C1F6A" w:rsidRPr="001C1F6A" w:rsidRDefault="00866704" w:rsidP="001C1F6A">
            <w:pPr>
              <w:pStyle w:val="Glava"/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9" w:name="Besedilo10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1C1F6A" w:rsidRPr="001C1F6A">
              <w:rPr>
                <w:lang w:val="sl-SI"/>
              </w:rPr>
              <w:t xml:space="preserve">- železov klorid (FeCl3), 41 %, </w:t>
            </w:r>
            <w:r w:rsidR="00DE60F8" w:rsidRPr="00DE60F8">
              <w:rPr>
                <w:lang w:val="sl-SI"/>
              </w:rPr>
              <w:t>tekoč rdečerjav, brez vonja</w:t>
            </w:r>
            <w:r w:rsidR="001C1F6A" w:rsidRPr="001C1F6A">
              <w:rPr>
                <w:lang w:val="sl-SI"/>
              </w:rPr>
              <w:t>;</w:t>
            </w:r>
          </w:p>
          <w:p w14:paraId="4A16DDF5" w14:textId="77777777" w:rsidR="001C1F6A" w:rsidRPr="001C1F6A" w:rsidRDefault="001C1F6A" w:rsidP="001C1F6A">
            <w:pPr>
              <w:pStyle w:val="Glava"/>
              <w:rPr>
                <w:lang w:val="sl-SI"/>
              </w:rPr>
            </w:pPr>
            <w:r w:rsidRPr="001C1F6A">
              <w:rPr>
                <w:lang w:val="sl-SI"/>
              </w:rPr>
              <w:t>- natrijev hipoklorit (</w:t>
            </w:r>
            <w:proofErr w:type="spellStart"/>
            <w:r w:rsidRPr="001C1F6A">
              <w:rPr>
                <w:lang w:val="sl-SI"/>
              </w:rPr>
              <w:t>NaOCl</w:t>
            </w:r>
            <w:proofErr w:type="spellEnd"/>
            <w:r w:rsidRPr="001C1F6A">
              <w:rPr>
                <w:lang w:val="sl-SI"/>
              </w:rPr>
              <w:t xml:space="preserve">), 13 %, </w:t>
            </w:r>
            <w:r w:rsidR="00DE60F8" w:rsidRPr="00DE60F8">
              <w:rPr>
                <w:lang w:val="sl-SI"/>
              </w:rPr>
              <w:t>tekoč, rumen, vonj po kloru</w:t>
            </w:r>
            <w:r w:rsidRPr="001C1F6A">
              <w:rPr>
                <w:lang w:val="sl-SI"/>
              </w:rPr>
              <w:t>;</w:t>
            </w:r>
          </w:p>
          <w:p w14:paraId="6A4DE29B" w14:textId="77777777" w:rsidR="001C1F6A" w:rsidRPr="001C1F6A" w:rsidRDefault="001C1F6A" w:rsidP="001C1F6A">
            <w:pPr>
              <w:pStyle w:val="Glava"/>
              <w:rPr>
                <w:lang w:val="sl-SI"/>
              </w:rPr>
            </w:pPr>
            <w:r w:rsidRPr="001C1F6A">
              <w:rPr>
                <w:lang w:val="sl-SI"/>
              </w:rPr>
              <w:t xml:space="preserve">- citronska kislina (C6H8O7), 46 %, </w:t>
            </w:r>
            <w:r w:rsidR="00DE60F8" w:rsidRPr="00DE60F8">
              <w:rPr>
                <w:lang w:val="sl-SI"/>
              </w:rPr>
              <w:t>tekoča, brezbarvna, brez vonja</w:t>
            </w:r>
            <w:r w:rsidRPr="001C1F6A">
              <w:rPr>
                <w:lang w:val="sl-SI"/>
              </w:rPr>
              <w:t>;</w:t>
            </w:r>
          </w:p>
          <w:p w14:paraId="48FB5602" w14:textId="77777777" w:rsidR="001C1F6A" w:rsidRPr="001C1F6A" w:rsidRDefault="001C1F6A" w:rsidP="001C1F6A">
            <w:pPr>
              <w:pStyle w:val="Glava"/>
              <w:rPr>
                <w:lang w:val="sl-SI"/>
              </w:rPr>
            </w:pPr>
            <w:r w:rsidRPr="001C1F6A">
              <w:rPr>
                <w:lang w:val="sl-SI"/>
              </w:rPr>
              <w:t xml:space="preserve">- žveplova kislina (H2SO4), 63 %, </w:t>
            </w:r>
            <w:proofErr w:type="spellStart"/>
            <w:r w:rsidR="00DE60F8" w:rsidRPr="005E40F9">
              <w:rPr>
                <w:lang w:val="it-IT"/>
              </w:rPr>
              <w:t>viskozna</w:t>
            </w:r>
            <w:proofErr w:type="spellEnd"/>
            <w:r w:rsidR="00DE60F8" w:rsidRPr="005E40F9">
              <w:rPr>
                <w:lang w:val="it-IT"/>
              </w:rPr>
              <w:t xml:space="preserve"> </w:t>
            </w:r>
            <w:proofErr w:type="spellStart"/>
            <w:r w:rsidR="00DE60F8" w:rsidRPr="005E40F9">
              <w:rPr>
                <w:lang w:val="it-IT"/>
              </w:rPr>
              <w:t>tekočina</w:t>
            </w:r>
            <w:proofErr w:type="spellEnd"/>
            <w:r w:rsidR="00DE60F8" w:rsidRPr="005E40F9">
              <w:rPr>
                <w:lang w:val="it-IT"/>
              </w:rPr>
              <w:t xml:space="preserve">, </w:t>
            </w:r>
            <w:proofErr w:type="spellStart"/>
            <w:r w:rsidR="00DE60F8" w:rsidRPr="005E40F9">
              <w:rPr>
                <w:lang w:val="it-IT"/>
              </w:rPr>
              <w:t>brez</w:t>
            </w:r>
            <w:proofErr w:type="spellEnd"/>
            <w:r w:rsidR="00DE60F8" w:rsidRPr="005E40F9">
              <w:rPr>
                <w:lang w:val="it-IT"/>
              </w:rPr>
              <w:t xml:space="preserve"> </w:t>
            </w:r>
            <w:proofErr w:type="spellStart"/>
            <w:r w:rsidR="00DE60F8" w:rsidRPr="005E40F9">
              <w:rPr>
                <w:lang w:val="it-IT"/>
              </w:rPr>
              <w:t>barve</w:t>
            </w:r>
            <w:proofErr w:type="spellEnd"/>
            <w:r w:rsidR="00DE60F8" w:rsidRPr="005E40F9">
              <w:rPr>
                <w:lang w:val="it-IT"/>
              </w:rPr>
              <w:t xml:space="preserve"> do </w:t>
            </w:r>
            <w:proofErr w:type="spellStart"/>
            <w:r w:rsidR="00DE60F8" w:rsidRPr="005E40F9">
              <w:rPr>
                <w:lang w:val="it-IT"/>
              </w:rPr>
              <w:t>temno</w:t>
            </w:r>
            <w:proofErr w:type="spellEnd"/>
            <w:r w:rsidR="00DE60F8" w:rsidRPr="005E40F9">
              <w:rPr>
                <w:lang w:val="it-IT"/>
              </w:rPr>
              <w:t xml:space="preserve"> </w:t>
            </w:r>
            <w:proofErr w:type="spellStart"/>
            <w:r w:rsidR="00DE60F8" w:rsidRPr="005E40F9">
              <w:rPr>
                <w:lang w:val="it-IT"/>
              </w:rPr>
              <w:t>rjave</w:t>
            </w:r>
            <w:proofErr w:type="spellEnd"/>
            <w:r w:rsidR="00DE60F8" w:rsidRPr="005E40F9">
              <w:rPr>
                <w:lang w:val="it-IT"/>
              </w:rPr>
              <w:t xml:space="preserve">, </w:t>
            </w:r>
            <w:proofErr w:type="spellStart"/>
            <w:r w:rsidR="00DE60F8" w:rsidRPr="005E40F9">
              <w:rPr>
                <w:lang w:val="it-IT"/>
              </w:rPr>
              <w:t>oster</w:t>
            </w:r>
            <w:proofErr w:type="spellEnd"/>
            <w:r w:rsidR="00DE60F8" w:rsidRPr="005E40F9">
              <w:rPr>
                <w:lang w:val="it-IT"/>
              </w:rPr>
              <w:t xml:space="preserve"> </w:t>
            </w:r>
            <w:proofErr w:type="spellStart"/>
            <w:r w:rsidR="00DE60F8" w:rsidRPr="005E40F9">
              <w:rPr>
                <w:lang w:val="it-IT"/>
              </w:rPr>
              <w:t>vonj</w:t>
            </w:r>
            <w:proofErr w:type="spellEnd"/>
            <w:r w:rsidRPr="001C1F6A">
              <w:rPr>
                <w:lang w:val="sl-SI"/>
              </w:rPr>
              <w:t>;</w:t>
            </w:r>
          </w:p>
          <w:p w14:paraId="6D1F74AC" w14:textId="77777777" w:rsidR="001C1F6A" w:rsidRPr="001C1F6A" w:rsidRDefault="001C1F6A" w:rsidP="001C1F6A">
            <w:pPr>
              <w:pStyle w:val="Glava"/>
              <w:rPr>
                <w:lang w:val="sl-SI"/>
              </w:rPr>
            </w:pPr>
            <w:r w:rsidRPr="001C1F6A">
              <w:rPr>
                <w:lang w:val="sl-SI"/>
              </w:rPr>
              <w:t>- natrijev hidroksid (</w:t>
            </w:r>
            <w:proofErr w:type="spellStart"/>
            <w:r w:rsidRPr="001C1F6A">
              <w:rPr>
                <w:lang w:val="sl-SI"/>
              </w:rPr>
              <w:t>NaOH</w:t>
            </w:r>
            <w:proofErr w:type="spellEnd"/>
            <w:r w:rsidRPr="001C1F6A">
              <w:rPr>
                <w:lang w:val="sl-SI"/>
              </w:rPr>
              <w:t xml:space="preserve">), 30 %, </w:t>
            </w:r>
            <w:r w:rsidR="00DE60F8" w:rsidRPr="00DE60F8">
              <w:rPr>
                <w:lang w:val="sl-SI"/>
              </w:rPr>
              <w:t>tekoč, brez vonja</w:t>
            </w:r>
            <w:r w:rsidRPr="001C1F6A">
              <w:rPr>
                <w:lang w:val="sl-SI"/>
              </w:rPr>
              <w:t>;</w:t>
            </w:r>
          </w:p>
          <w:p w14:paraId="6ACBE48A" w14:textId="77777777" w:rsidR="001C1F6A" w:rsidRPr="001C1F6A" w:rsidRDefault="001C1F6A" w:rsidP="001C1F6A">
            <w:pPr>
              <w:pStyle w:val="Glava"/>
              <w:rPr>
                <w:lang w:val="sl-SI"/>
              </w:rPr>
            </w:pPr>
            <w:r w:rsidRPr="001C1F6A">
              <w:rPr>
                <w:lang w:val="sl-SI"/>
              </w:rPr>
              <w:t>- vodikov peroksid (H2O2), 35 %, za čiščenje odpadnega zraka pri sušenju blata;</w:t>
            </w:r>
          </w:p>
          <w:p w14:paraId="2B0B7E4A" w14:textId="77777777" w:rsidR="00B51890" w:rsidRPr="003A2B8D" w:rsidRDefault="001C1F6A" w:rsidP="00DE60F8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1C1F6A">
              <w:rPr>
                <w:lang w:val="sl-SI"/>
              </w:rPr>
              <w:t xml:space="preserve">- polimer, </w:t>
            </w:r>
            <w:r w:rsidR="00DE60F8" w:rsidRPr="00DE60F8">
              <w:rPr>
                <w:lang w:val="sl-SI"/>
              </w:rPr>
              <w:t>tekoče, mlečno bela, vonj po alifatskih ogljikovodikih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  <w:bookmarkEnd w:id="9"/>
          </w:p>
        </w:tc>
      </w:tr>
    </w:tbl>
    <w:p w14:paraId="4A69EA2C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4"/>
        <w:gridCol w:w="2111"/>
      </w:tblGrid>
      <w:tr w:rsidR="00B51890" w:rsidRPr="003A2B8D" w14:paraId="583D810B" w14:textId="77777777">
        <w:tblPrEx>
          <w:tblCellMar>
            <w:top w:w="0" w:type="dxa"/>
            <w:bottom w:w="0" w:type="dxa"/>
          </w:tblCellMar>
        </w:tblPrEx>
        <w:tc>
          <w:tcPr>
            <w:tcW w:w="7408" w:type="dxa"/>
            <w:tcBorders>
              <w:top w:val="nil"/>
              <w:left w:val="nil"/>
              <w:bottom w:val="nil"/>
              <w:right w:val="nil"/>
            </w:tcBorders>
          </w:tcPr>
          <w:p w14:paraId="5C497638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b) </w:t>
            </w:r>
            <w:r w:rsidRPr="003C7E42">
              <w:rPr>
                <w:rFonts w:ascii="Calibri" w:hAnsi="Calibri" w:cs="Arial"/>
                <w:snapToGrid w:val="0"/>
                <w:lang w:val="sl-SI" w:eastAsia="de-DE"/>
              </w:rPr>
              <w:t>natančen opis hranjenja snovi (največja kapaciteta, razporeditev skladišč, itd)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</w:tcPr>
          <w:p w14:paraId="09493330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</w:tr>
      <w:tr w:rsidR="00B51890" w:rsidRPr="003A2B8D" w14:paraId="70683593" w14:textId="77777777">
        <w:tblPrEx>
          <w:tblCellMar>
            <w:top w:w="0" w:type="dxa"/>
            <w:bottom w:w="0" w:type="dxa"/>
          </w:tblCellMar>
        </w:tblPrEx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C5D36" w14:textId="77777777" w:rsidR="00F64C4A" w:rsidRPr="00F64C4A" w:rsidRDefault="00866704" w:rsidP="00F64C4A">
            <w:pPr>
              <w:pStyle w:val="Glava"/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železov klorid (FeCl3), 41 %: v skladišču kemikalij, rezervoar V = 25 m3;</w:t>
            </w:r>
          </w:p>
          <w:p w14:paraId="05E0AEC5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natrijev hipoklorit (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>), 13 %: v skladišču kemikalij, rezervoar V = 5 m3;</w:t>
            </w:r>
          </w:p>
          <w:p w14:paraId="179D805A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citronska kislina (C6H8O7), 46 %: v skladišču kemikalij, rezervoar V = 5 m3;</w:t>
            </w:r>
          </w:p>
          <w:p w14:paraId="1051CCCC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žveplova kislina (H2SO4), 63 %: v prostoru sušilnika blata, IBC posode V = 1 m3;</w:t>
            </w:r>
          </w:p>
          <w:p w14:paraId="2D2A6841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natrijev hidroksid (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>), 30 %: v prostoru sušilnika blata, posode V = 50-60 l</w:t>
            </w:r>
            <w:r w:rsidR="006D2936" w:rsidRPr="005E40F9">
              <w:rPr>
                <w:lang w:val="sl-SI"/>
              </w:rPr>
              <w:t xml:space="preserve"> ali IBC 1 m3</w:t>
            </w:r>
            <w:r w:rsidRPr="00F64C4A">
              <w:rPr>
                <w:lang w:val="sl-SI"/>
              </w:rPr>
              <w:t>;</w:t>
            </w:r>
          </w:p>
          <w:p w14:paraId="4EEE5DA7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vodikov peroksid (H2O2), 35 %: v prostoru sušilnika blata, posode V = 50-60 l;</w:t>
            </w:r>
          </w:p>
          <w:p w14:paraId="298BB9EB" w14:textId="77777777" w:rsidR="00B51890" w:rsidRPr="003A2B8D" w:rsidRDefault="00F64C4A" w:rsidP="00F64C4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>- polimer: v prostoru dehidracije blata, IBC posode V = 1 m3;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  <w:bookmarkEnd w:id="10"/>
          </w:p>
        </w:tc>
      </w:tr>
    </w:tbl>
    <w:p w14:paraId="68DC33FF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855"/>
      </w:tblGrid>
      <w:tr w:rsidR="00B51890" w:rsidRPr="003A2B8D" w14:paraId="3D96299F" w14:textId="77777777">
        <w:tblPrEx>
          <w:tblCellMar>
            <w:top w:w="0" w:type="dxa"/>
            <w:bottom w:w="0" w:type="dxa"/>
          </w:tblCellMar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62C3B78B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5E40F9">
              <w:rPr>
                <w:rFonts w:ascii="Calibri" w:hAnsi="Calibri" w:cs="Arial"/>
                <w:snapToGrid w:val="0"/>
                <w:lang w:val="it-IT" w:eastAsia="de-DE"/>
              </w:rPr>
              <w:t xml:space="preserve">c) varnostni sistemi in ukrepi (npr. dvojno </w:t>
            </w:r>
            <w:proofErr w:type="gramStart"/>
            <w:r w:rsidRPr="005E40F9">
              <w:rPr>
                <w:rFonts w:ascii="Calibri" w:hAnsi="Calibri" w:cs="Arial"/>
                <w:snapToGrid w:val="0"/>
                <w:lang w:val="it-IT" w:eastAsia="de-DE"/>
              </w:rPr>
              <w:t>dno,...</w:t>
            </w:r>
            <w:proofErr w:type="gramEnd"/>
            <w:r w:rsidRPr="005E40F9">
              <w:rPr>
                <w:rFonts w:ascii="Calibri" w:hAnsi="Calibri" w:cs="Arial"/>
                <w:snapToGrid w:val="0"/>
                <w:lang w:val="it-IT" w:eastAsia="de-DE"/>
              </w:rPr>
              <w:t>)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53DA5" w14:textId="77777777" w:rsidR="00F64C4A" w:rsidRPr="00F64C4A" w:rsidRDefault="00866704" w:rsidP="00F64C4A">
            <w:pPr>
              <w:pStyle w:val="Glava"/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1" w:name="Besedilo12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 xml:space="preserve">železov klorid (FeCl3), 41 %: lovilna posoda, zaščita proti </w:t>
            </w:r>
            <w:proofErr w:type="spellStart"/>
            <w:r w:rsidR="00F64C4A" w:rsidRPr="00F64C4A">
              <w:rPr>
                <w:lang w:val="sl-SI"/>
              </w:rPr>
              <w:t>prenapolnitvi</w:t>
            </w:r>
            <w:proofErr w:type="spellEnd"/>
            <w:r w:rsidR="00F64C4A" w:rsidRPr="00F64C4A">
              <w:rPr>
                <w:lang w:val="sl-SI"/>
              </w:rPr>
              <w:t>, zaustavitev točenja pri zaznavanju puščanja v skladišču, urejena lovilna platforma za tovornjak proti razlitju, alarmiranje v primeru puščanja;</w:t>
            </w:r>
          </w:p>
          <w:p w14:paraId="0BFA96DF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natrijev hipoklorit (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 xml:space="preserve">), 13 %: lovilna posoda, zaščita proti </w:t>
            </w:r>
            <w:proofErr w:type="spellStart"/>
            <w:r w:rsidRPr="00F64C4A">
              <w:rPr>
                <w:lang w:val="sl-SI"/>
              </w:rPr>
              <w:t>prenapolnitvi</w:t>
            </w:r>
            <w:proofErr w:type="spellEnd"/>
            <w:r w:rsidRPr="00F64C4A">
              <w:rPr>
                <w:lang w:val="sl-SI"/>
              </w:rPr>
              <w:t>, zaustavitev točenja pri zaznavanju puščanja v skladišču, urejena lovilna platforma za tovornjak proti razlitju, alarmiranje v primeru puščanja;</w:t>
            </w:r>
          </w:p>
          <w:p w14:paraId="277A97C5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 xml:space="preserve">- citronska kislina (C6H8O7), 46 %: lovilna posoda, zaščita proti </w:t>
            </w:r>
            <w:proofErr w:type="spellStart"/>
            <w:r w:rsidRPr="00F64C4A">
              <w:rPr>
                <w:lang w:val="sl-SI"/>
              </w:rPr>
              <w:t>prenapolnitvi</w:t>
            </w:r>
            <w:proofErr w:type="spellEnd"/>
            <w:r w:rsidRPr="00F64C4A">
              <w:rPr>
                <w:lang w:val="sl-SI"/>
              </w:rPr>
              <w:t>, zaustavitev točenja pri zaznavanju puščanja v skladišču, urejena lovilna platforma za tovornjak proti razlitju, alarmiranje v primeru puščanja;</w:t>
            </w:r>
          </w:p>
          <w:p w14:paraId="251D213B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žveplova kislina (H2SO4), 63 %: lovilna posoda;</w:t>
            </w:r>
          </w:p>
          <w:p w14:paraId="6990A4E8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natrijev hidroksid (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>), 30 %: lovilna posoda;</w:t>
            </w:r>
          </w:p>
          <w:p w14:paraId="6D133544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vodikov peroksid (H2O2), 35 %: lovilna posoda;</w:t>
            </w:r>
          </w:p>
          <w:p w14:paraId="14EF5B81" w14:textId="77777777" w:rsidR="00B51890" w:rsidRPr="003A2B8D" w:rsidRDefault="00F64C4A" w:rsidP="00F64C4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>- polimer: lovilna posoda;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  <w:bookmarkEnd w:id="11"/>
          </w:p>
        </w:tc>
      </w:tr>
    </w:tbl>
    <w:p w14:paraId="44C796B9" w14:textId="77777777" w:rsidR="00866704" w:rsidRDefault="00866704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p w14:paraId="37EE0881" w14:textId="77777777" w:rsidR="00B51890" w:rsidRPr="00866704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sz w:val="2"/>
          <w:szCs w:val="2"/>
          <w:lang w:val="sl-SI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587"/>
        <w:gridCol w:w="7768"/>
      </w:tblGrid>
      <w:tr w:rsidR="00B51890" w:rsidRPr="003A2B8D" w14:paraId="5AEEA3C2" w14:textId="77777777">
        <w:tblPrEx>
          <w:tblCellMar>
            <w:top w:w="0" w:type="dxa"/>
            <w:bottom w:w="0" w:type="dxa"/>
          </w:tblCellMar>
        </w:tblPrEx>
        <w:tc>
          <w:tcPr>
            <w:tcW w:w="9571" w:type="dxa"/>
            <w:gridSpan w:val="2"/>
          </w:tcPr>
          <w:p w14:paraId="41C919C6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>5. Za vsako napravo navedite:</w:t>
            </w:r>
          </w:p>
        </w:tc>
      </w:tr>
      <w:tr w:rsidR="00B51890" w:rsidRPr="003A2B8D" w14:paraId="150A2D5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14:paraId="100D39B9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a) </w:t>
            </w:r>
            <w:r w:rsidRPr="003A2B8D">
              <w:rPr>
                <w:rFonts w:ascii="Calibri" w:hAnsi="Calibri" w:cs="Arial"/>
                <w:snapToGrid w:val="0"/>
                <w:lang w:eastAsia="de-DE"/>
              </w:rPr>
              <w:t>ime procesa</w:t>
            </w:r>
          </w:p>
        </w:tc>
        <w:tc>
          <w:tcPr>
            <w:tcW w:w="7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C256D" w14:textId="77777777" w:rsidR="00F64C4A" w:rsidRPr="00F64C4A" w:rsidRDefault="00866704" w:rsidP="00F64C4A">
            <w:pPr>
              <w:pStyle w:val="Glava"/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2" w:name="Besedilo13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kemično obarjanje fosforja</w:t>
            </w:r>
            <w:r w:rsidR="0021685A" w:rsidRPr="005E40F9">
              <w:rPr>
                <w:lang w:val="sl-SI"/>
              </w:rPr>
              <w:t xml:space="preserve"> (FeCl3)</w:t>
            </w:r>
          </w:p>
          <w:p w14:paraId="5DE4C1C7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čiščenje membran</w:t>
            </w:r>
            <w:r w:rsidR="0021685A" w:rsidRPr="005E40F9">
              <w:rPr>
                <w:lang w:val="sl-SI"/>
              </w:rPr>
              <w:t xml:space="preserve"> (</w:t>
            </w:r>
            <w:proofErr w:type="spellStart"/>
            <w:r w:rsidR="0021685A" w:rsidRPr="005E40F9">
              <w:rPr>
                <w:lang w:val="sl-SI"/>
              </w:rPr>
              <w:t>NaOCl</w:t>
            </w:r>
            <w:proofErr w:type="spellEnd"/>
            <w:r w:rsidR="0021685A" w:rsidRPr="005E40F9">
              <w:rPr>
                <w:lang w:val="sl-SI"/>
              </w:rPr>
              <w:t>)</w:t>
            </w:r>
          </w:p>
          <w:p w14:paraId="2BEAE0D0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čiščenje membran</w:t>
            </w:r>
            <w:r w:rsidR="0021685A" w:rsidRPr="005E40F9">
              <w:rPr>
                <w:lang w:val="sl-SI"/>
              </w:rPr>
              <w:t xml:space="preserve"> (citronska kislina)</w:t>
            </w:r>
          </w:p>
          <w:p w14:paraId="6CBF4627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kemično čiščenje zraka iz sušilnika</w:t>
            </w:r>
            <w:r w:rsidR="0021685A" w:rsidRPr="005E40F9">
              <w:rPr>
                <w:lang w:val="sl-SI"/>
              </w:rPr>
              <w:t xml:space="preserve"> (H2SO4)</w:t>
            </w:r>
          </w:p>
          <w:p w14:paraId="00F34806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kemično čiščenje zraka iz sušilnika</w:t>
            </w:r>
            <w:r w:rsidR="0021685A" w:rsidRPr="005E40F9">
              <w:rPr>
                <w:lang w:val="sl-SI"/>
              </w:rPr>
              <w:t xml:space="preserve"> (</w:t>
            </w:r>
            <w:proofErr w:type="spellStart"/>
            <w:r w:rsidR="0021685A" w:rsidRPr="005E40F9">
              <w:rPr>
                <w:lang w:val="sl-SI"/>
              </w:rPr>
              <w:t>NaOH</w:t>
            </w:r>
            <w:proofErr w:type="spellEnd"/>
            <w:r w:rsidR="0021685A" w:rsidRPr="005E40F9">
              <w:rPr>
                <w:lang w:val="sl-SI"/>
              </w:rPr>
              <w:t>)</w:t>
            </w:r>
          </w:p>
          <w:p w14:paraId="101EB96B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kemično čiščenje zraka iz sušilnika</w:t>
            </w:r>
            <w:r w:rsidR="0021685A" w:rsidRPr="005E40F9">
              <w:rPr>
                <w:lang w:val="sl-SI"/>
              </w:rPr>
              <w:t xml:space="preserve"> (H2O2)</w:t>
            </w:r>
          </w:p>
          <w:p w14:paraId="05BBE9EF" w14:textId="77777777" w:rsidR="00B51890" w:rsidRPr="003A2B8D" w:rsidRDefault="00F64C4A" w:rsidP="00F64C4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>- dehidracija blata</w:t>
            </w:r>
            <w:r w:rsidR="0021685A">
              <w:t xml:space="preserve"> (</w:t>
            </w:r>
            <w:proofErr w:type="spellStart"/>
            <w:r w:rsidR="0021685A">
              <w:t>polimer</w:t>
            </w:r>
            <w:proofErr w:type="spellEnd"/>
            <w:r w:rsidR="0021685A">
              <w:t>)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  <w:bookmarkEnd w:id="12"/>
          </w:p>
        </w:tc>
      </w:tr>
    </w:tbl>
    <w:p w14:paraId="427909BA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4"/>
        <w:gridCol w:w="7671"/>
      </w:tblGrid>
      <w:tr w:rsidR="00B51890" w:rsidRPr="003A2B8D" w14:paraId="1E21A3D4" w14:textId="77777777">
        <w:tblPrEx>
          <w:tblCellMar>
            <w:top w:w="0" w:type="dxa"/>
            <w:bottom w:w="0" w:type="dxa"/>
          </w:tblCellMar>
        </w:tblPrEx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3876F47B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b) </w:t>
            </w:r>
            <w:r w:rsidRPr="003A2B8D">
              <w:rPr>
                <w:rFonts w:ascii="Calibri" w:hAnsi="Calibri" w:cs="Arial"/>
                <w:snapToGrid w:val="0"/>
                <w:lang w:eastAsia="de-DE"/>
              </w:rPr>
              <w:t>vrsta naprave</w:t>
            </w:r>
          </w:p>
        </w:tc>
        <w:tc>
          <w:tcPr>
            <w:tcW w:w="7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DF4FD" w14:textId="77777777" w:rsidR="00F64C4A" w:rsidRPr="00F64C4A" w:rsidRDefault="00866704" w:rsidP="00F64C4A">
            <w:pPr>
              <w:pStyle w:val="Glava"/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3" w:name="Besedilo14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črpališče za doziranje FeCl3 v biološke bazene</w:t>
            </w:r>
          </w:p>
          <w:p w14:paraId="4EFC73BD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 xml:space="preserve">- črpališče za doziranje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 xml:space="preserve"> pri čiščenju membran</w:t>
            </w:r>
          </w:p>
          <w:p w14:paraId="45F0EDBB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črpališče za doziranje citronske kisline pri čiščenju membran</w:t>
            </w:r>
          </w:p>
          <w:p w14:paraId="46DCF121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črpališče za doziranje H2SO4 pri čiščenju zraka iz sušilnika</w:t>
            </w:r>
          </w:p>
          <w:p w14:paraId="251B62CB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 xml:space="preserve">- črpališče za doziranje 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 xml:space="preserve"> pri čiščenju zraka iz sušilnika</w:t>
            </w:r>
          </w:p>
          <w:p w14:paraId="26A9DD7D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črpališče za doziranje H2O2 pri čiščenju zraka iz sušilnika</w:t>
            </w:r>
          </w:p>
          <w:p w14:paraId="5DA2D2C9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kislinski pralnik zraka</w:t>
            </w:r>
          </w:p>
          <w:p w14:paraId="4A7D42B5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bazični pralnik zraka</w:t>
            </w:r>
          </w:p>
          <w:p w14:paraId="427503DA" w14:textId="77777777" w:rsidR="00B51890" w:rsidRPr="003A2B8D" w:rsidRDefault="00F64C4A" w:rsidP="00F64C4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>- črpališče polimera in naprava za pripravo polimera, črpališče pripravljenega polimera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  <w:bookmarkEnd w:id="13"/>
          </w:p>
        </w:tc>
      </w:tr>
    </w:tbl>
    <w:p w14:paraId="0B96C97F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1"/>
        <w:gridCol w:w="6694"/>
      </w:tblGrid>
      <w:tr w:rsidR="00B51890" w:rsidRPr="003A2B8D" w14:paraId="20BCFE52" w14:textId="77777777">
        <w:tblPrEx>
          <w:tblCellMar>
            <w:top w:w="0" w:type="dxa"/>
            <w:bottom w:w="0" w:type="dxa"/>
          </w:tblCellMar>
        </w:tblPrEx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32BCB992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5E40F9">
              <w:rPr>
                <w:rFonts w:ascii="Calibri" w:hAnsi="Calibri" w:cs="Arial"/>
                <w:snapToGrid w:val="0"/>
                <w:lang w:val="it-IT" w:eastAsia="de-DE"/>
              </w:rPr>
              <w:t>c) kapaciteta (letna in urna)</w:t>
            </w:r>
          </w:p>
        </w:tc>
        <w:tc>
          <w:tcPr>
            <w:tcW w:w="6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7E4DE" w14:textId="77777777" w:rsidR="00F64C4A" w:rsidRPr="00F64C4A" w:rsidRDefault="00866704" w:rsidP="00F64C4A">
            <w:pPr>
              <w:pStyle w:val="Glava"/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4" w:name="Besedilo15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črpališče FeCl3: 300 t/leto, 100 kg/h</w:t>
            </w:r>
          </w:p>
          <w:p w14:paraId="4E83CF6C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 xml:space="preserve">- črpališče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>: 40 t/leto, 500 kg/h</w:t>
            </w:r>
          </w:p>
          <w:p w14:paraId="31B9339C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črpališče citronske kisline: 40 t/leto, 700 kg/h</w:t>
            </w:r>
          </w:p>
          <w:p w14:paraId="28FDA531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črpališče H2SO4: 5 t/leto</w:t>
            </w:r>
          </w:p>
          <w:p w14:paraId="25B70126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 xml:space="preserve">- črpališče 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>: 5 t/leto</w:t>
            </w:r>
          </w:p>
          <w:p w14:paraId="78B3D90E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>- črpališče H2O2: 100 kg/leto</w:t>
            </w:r>
          </w:p>
          <w:p w14:paraId="269AEE84" w14:textId="77777777" w:rsidR="00B51890" w:rsidRPr="003A2B8D" w:rsidRDefault="00F64C4A" w:rsidP="00F64C4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 xml:space="preserve">- črpališče polimera: 40 t/leto 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  <w:bookmarkEnd w:id="14"/>
          </w:p>
        </w:tc>
      </w:tr>
    </w:tbl>
    <w:p w14:paraId="0D754464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0"/>
        <w:gridCol w:w="7475"/>
      </w:tblGrid>
      <w:tr w:rsidR="00B51890" w:rsidRPr="003A2B8D" w14:paraId="08895EF9" w14:textId="77777777">
        <w:tblPrEx>
          <w:tblCellMar>
            <w:top w:w="0" w:type="dxa"/>
            <w:bottom w:w="0" w:type="dxa"/>
          </w:tblCellMar>
        </w:tblPrEx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66CD776F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d) </w:t>
            </w:r>
            <w:r w:rsidRPr="003A2B8D">
              <w:rPr>
                <w:rFonts w:ascii="Calibri" w:hAnsi="Calibri" w:cs="Arial"/>
                <w:snapToGrid w:val="0"/>
                <w:lang w:eastAsia="de-DE"/>
              </w:rPr>
              <w:t>starost naprave</w:t>
            </w:r>
          </w:p>
        </w:tc>
        <w:tc>
          <w:tcPr>
            <w:tcW w:w="7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BC59F" w14:textId="77777777" w:rsidR="00B51890" w:rsidRPr="003A2B8D" w:rsidRDefault="00866704" w:rsidP="00F64C4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15" w:name="Besedilo16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Vse naprave so bile zagnane oktobra 2015.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15"/>
          </w:p>
        </w:tc>
      </w:tr>
    </w:tbl>
    <w:p w14:paraId="190D33D3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5"/>
        <w:gridCol w:w="6700"/>
      </w:tblGrid>
      <w:tr w:rsidR="00B51890" w:rsidRPr="003A2B8D" w14:paraId="6A8A88DC" w14:textId="77777777">
        <w:tblPrEx>
          <w:tblCellMar>
            <w:top w:w="0" w:type="dxa"/>
            <w:bottom w:w="0" w:type="dxa"/>
          </w:tblCellMar>
        </w:tblPrEx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2A89F66D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e) </w:t>
            </w:r>
            <w:r w:rsidRPr="005E40F9">
              <w:rPr>
                <w:rFonts w:ascii="Calibri" w:hAnsi="Calibri" w:cs="Arial"/>
                <w:snapToGrid w:val="0"/>
                <w:lang w:val="it-IT" w:eastAsia="de-DE"/>
              </w:rPr>
              <w:t>opis naprave in procesa</w:t>
            </w:r>
          </w:p>
        </w:tc>
        <w:tc>
          <w:tcPr>
            <w:tcW w:w="6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F8619" w14:textId="77777777" w:rsidR="00F64C4A" w:rsidRPr="00F64C4A" w:rsidRDefault="00866704" w:rsidP="00F64C4A">
            <w:pPr>
              <w:pStyle w:val="Glava"/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16" w:name="Besedilo17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Za obarjanje fosforja se dozira FeCl3 v vsako od dveh bioloških linij posebej. Za to skrbijo tri črpalke, od katerih sta dve v funkciji, ena pa v rezervi.</w:t>
            </w:r>
          </w:p>
          <w:p w14:paraId="13882009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 xml:space="preserve">- Za čiščenje organskih snovi z membran se uporabljata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 xml:space="preserve">. Ta se črpa v linijo permeata, ko črpalka permeata deluje v smeri spiranja membran (t.j. v nasprotni smeri od smeri filtracije). S tem se ustvari ustrezna koncentracija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 xml:space="preserve">, s katero se čistijo membrane, in sicer vsak sklop enkrat na 72 ur. Črpališče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 xml:space="preserve"> je sestavljeno iz treh enakih črpalk, ki delujejo izmenično.</w:t>
            </w:r>
          </w:p>
          <w:p w14:paraId="6841C086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 xml:space="preserve">- Za čiščenje vodnega kamna z membran se uporabljata citronska kislina. Ta se črpa v linijo permeata, ko črpalka permeata deluje v smeri spiranja membran (t.j. v nasprotni smeri od smeri filtracije). S tem se ustvari ustrezna koncentracija citronske kisline, s katero se čistijo membrane, in sicer vsak sklop enkrat na 168 </w:t>
            </w:r>
            <w:r w:rsidRPr="00F64C4A">
              <w:rPr>
                <w:lang w:val="sl-SI"/>
              </w:rPr>
              <w:lastRenderedPageBreak/>
              <w:t>ur. Črpališče citronske kisline je sestavljeno iz treh enakih črpalk, ki delujejo izmenično.</w:t>
            </w:r>
          </w:p>
          <w:p w14:paraId="3D83CAEB" w14:textId="77777777" w:rsidR="00F64C4A" w:rsidRPr="00F64C4A" w:rsidRDefault="00F64C4A" w:rsidP="00F64C4A">
            <w:pPr>
              <w:pStyle w:val="Glava"/>
              <w:rPr>
                <w:lang w:val="sl-SI"/>
              </w:rPr>
            </w:pPr>
            <w:r w:rsidRPr="00F64C4A">
              <w:rPr>
                <w:lang w:val="sl-SI"/>
              </w:rPr>
              <w:t xml:space="preserve">- Za čiščenje odpadnega zraka iz procesa sušenja blata se uporabljata dva pralnika zraka, in sicer kislinski in bazični. V kislinski pralnik zraka se dozira H2SO4, v bazičnega pa 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 xml:space="preserve"> in H2O2. Vsako od </w:t>
            </w:r>
            <w:proofErr w:type="spellStart"/>
            <w:r w:rsidRPr="00F64C4A">
              <w:rPr>
                <w:lang w:val="sl-SI"/>
              </w:rPr>
              <w:t>the</w:t>
            </w:r>
            <w:proofErr w:type="spellEnd"/>
            <w:r w:rsidRPr="00F64C4A">
              <w:rPr>
                <w:lang w:val="sl-SI"/>
              </w:rPr>
              <w:t xml:space="preserve"> snovi iz posod prečrpava svoja dozirna črpalka.</w:t>
            </w:r>
          </w:p>
          <w:p w14:paraId="040C64FA" w14:textId="77777777" w:rsidR="00B51890" w:rsidRPr="003A2B8D" w:rsidRDefault="00F64C4A" w:rsidP="00F64C4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 xml:space="preserve">- Za dehidracijo blata se v blato tik pred dehidracijo dozira pripravljeni polimer. Polimer se lahko pripravlja iz tekoče emulzije oz. suspenzije ali pa v praškasti obliki. Za črpanje polimera do posode za pripravo skrbi ena črpalka (v primeru priprave iz praška pa sesalnik in polž). Posoda za pripravo polimera je sestavljena iz treh prekatov, v vsakem je po eno mešalo. Pripravljeni polimer (mešan z vodo) se v blato dozira s pomočjo štirih črpalk, od katerih sta dve za eno </w:t>
            </w:r>
            <w:proofErr w:type="spellStart"/>
            <w:r w:rsidRPr="00F64C4A">
              <w:rPr>
                <w:lang w:val="sl-SI"/>
              </w:rPr>
              <w:t>dehidracijsko</w:t>
            </w:r>
            <w:proofErr w:type="spellEnd"/>
            <w:r w:rsidRPr="00F64C4A">
              <w:rPr>
                <w:lang w:val="sl-SI"/>
              </w:rPr>
              <w:t xml:space="preserve"> linijo, dve pa za drugo. 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  <w:bookmarkEnd w:id="16"/>
          </w:p>
        </w:tc>
      </w:tr>
    </w:tbl>
    <w:p w14:paraId="5FB1490B" w14:textId="77777777" w:rsidR="00866704" w:rsidRDefault="00866704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p w14:paraId="2F4C2521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9608" w:type="dxa"/>
        <w:tblLook w:val="0000" w:firstRow="0" w:lastRow="0" w:firstColumn="0" w:lastColumn="0" w:noHBand="0" w:noVBand="0"/>
      </w:tblPr>
      <w:tblGrid>
        <w:gridCol w:w="5808"/>
        <w:gridCol w:w="800"/>
        <w:gridCol w:w="700"/>
        <w:gridCol w:w="2300"/>
      </w:tblGrid>
      <w:tr w:rsidR="00B51890" w:rsidRPr="003A2B8D" w14:paraId="0A4C9DC7" w14:textId="77777777">
        <w:tblPrEx>
          <w:tblCellMar>
            <w:top w:w="0" w:type="dxa"/>
            <w:bottom w:w="0" w:type="dxa"/>
          </w:tblCellMar>
        </w:tblPrEx>
        <w:tc>
          <w:tcPr>
            <w:tcW w:w="9608" w:type="dxa"/>
            <w:gridSpan w:val="4"/>
          </w:tcPr>
          <w:p w14:paraId="17393FAD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6. </w:t>
            </w:r>
            <w:r w:rsidRPr="003C7E42">
              <w:rPr>
                <w:rFonts w:ascii="Calibri" w:hAnsi="Calibri" w:cs="Arial"/>
                <w:snapToGrid w:val="0"/>
                <w:lang w:val="sl-SI" w:eastAsia="de-DE"/>
              </w:rPr>
              <w:t>Za vsako napravo označite »DA«, »NE« oz. »NIMAMO PODATKA«</w:t>
            </w:r>
          </w:p>
        </w:tc>
      </w:tr>
      <w:tr w:rsidR="00B51890" w:rsidRPr="003A2B8D" w14:paraId="410EBED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14:paraId="384D8B2C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snapToGrid w:val="0"/>
                <w:lang w:eastAsia="de-DE"/>
              </w:rPr>
              <w:t>a) dovoljenje za uporabo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1E0F373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7" w:name="Potrditev1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 w:rsidR="00F64C4A"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17"/>
            <w:r w:rsidR="00B51890" w:rsidRPr="003A2B8D">
              <w:rPr>
                <w:rFonts w:ascii="Calibri" w:hAnsi="Calibri" w:cs="Arial"/>
                <w:lang w:val="sl-SI"/>
              </w:rPr>
              <w:t>DA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DE83BCB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Potrditev2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18"/>
            <w:r w:rsidR="00B51890" w:rsidRPr="003A2B8D">
              <w:rPr>
                <w:rFonts w:ascii="Calibri" w:hAnsi="Calibri" w:cs="Arial"/>
                <w:lang w:val="sl-SI"/>
              </w:rPr>
              <w:t>NE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514AE3B7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Potrditev3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19"/>
            <w:r w:rsidR="00B51890" w:rsidRPr="003A2B8D">
              <w:rPr>
                <w:rFonts w:ascii="Calibri" w:hAnsi="Calibri" w:cs="Arial"/>
                <w:lang w:val="sl-SI"/>
              </w:rPr>
              <w:t>NIMAMO PODATKA</w:t>
            </w:r>
          </w:p>
        </w:tc>
      </w:tr>
      <w:tr w:rsidR="00B51890" w:rsidRPr="003A2B8D" w14:paraId="010915F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14:paraId="6DBB41DF" w14:textId="77777777" w:rsidR="00B51890" w:rsidRPr="003A2B8D" w:rsidRDefault="00B51890">
            <w:pPr>
              <w:rPr>
                <w:rFonts w:ascii="Calibri" w:hAnsi="Calibri" w:cs="Arial"/>
                <w:sz w:val="18"/>
                <w:lang w:val="sl-SI"/>
              </w:rPr>
            </w:pPr>
            <w:r w:rsidRPr="003A2B8D">
              <w:rPr>
                <w:rFonts w:ascii="Calibri" w:hAnsi="Calibri" w:cs="Arial"/>
                <w:sz w:val="18"/>
                <w:lang w:val="sl-SI"/>
              </w:rPr>
              <w:t xml:space="preserve">b) </w:t>
            </w:r>
            <w:r w:rsidRPr="003C7E42">
              <w:rPr>
                <w:rFonts w:ascii="Calibri" w:hAnsi="Calibri" w:cs="Arial"/>
                <w:snapToGrid w:val="0"/>
                <w:sz w:val="18"/>
                <w:lang w:val="de-DE" w:eastAsia="de-DE"/>
              </w:rPr>
              <w:t>naprava je zgrajena v skladu z mednarodnimi predpisi / standardi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3DB0212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0" w:name="Potrditev4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 w:rsidR="00F64C4A"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0"/>
            <w:r w:rsidR="00B51890" w:rsidRPr="003A2B8D">
              <w:rPr>
                <w:rFonts w:ascii="Calibri" w:hAnsi="Calibri" w:cs="Arial"/>
                <w:lang w:val="sl-SI"/>
              </w:rPr>
              <w:t>DA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3EB4255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Potrditev5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1"/>
            <w:r w:rsidR="00B51890" w:rsidRPr="003A2B8D">
              <w:rPr>
                <w:rFonts w:ascii="Calibri" w:hAnsi="Calibri" w:cs="Arial"/>
                <w:lang w:val="sl-SI"/>
              </w:rPr>
              <w:t>NE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335C8FE5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Potrditev6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2"/>
            <w:r w:rsidR="00B51890" w:rsidRPr="003A2B8D">
              <w:rPr>
                <w:rFonts w:ascii="Calibri" w:hAnsi="Calibri" w:cs="Arial"/>
                <w:lang w:val="sl-SI"/>
              </w:rPr>
              <w:t>NIMAMO PODATKA</w:t>
            </w:r>
          </w:p>
        </w:tc>
      </w:tr>
      <w:tr w:rsidR="00B51890" w:rsidRPr="003A2B8D" w14:paraId="533E91A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14:paraId="549B788B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C7E42">
              <w:rPr>
                <w:rFonts w:ascii="Calibri" w:hAnsi="Calibri" w:cs="Arial"/>
                <w:snapToGrid w:val="0"/>
                <w:lang w:val="sl-SI" w:eastAsia="de-DE"/>
              </w:rPr>
              <w:t>c) redni pregledi v skladu z zakonskimi zahtevami se izvajajo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B6C5CF6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3" w:name="Potrditev7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 w:rsidR="00F64C4A"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3"/>
            <w:r w:rsidR="00B51890" w:rsidRPr="003A2B8D">
              <w:rPr>
                <w:rFonts w:ascii="Calibri" w:hAnsi="Calibri" w:cs="Arial"/>
                <w:lang w:val="sl-SI"/>
              </w:rPr>
              <w:t>DA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7374753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Potrditev8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4"/>
            <w:r w:rsidR="00B51890" w:rsidRPr="003A2B8D">
              <w:rPr>
                <w:rFonts w:ascii="Calibri" w:hAnsi="Calibri" w:cs="Arial"/>
                <w:lang w:val="sl-SI"/>
              </w:rPr>
              <w:t>NE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5EB7FBAA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Potrditev9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5"/>
            <w:r w:rsidR="00B51890" w:rsidRPr="003A2B8D">
              <w:rPr>
                <w:rFonts w:ascii="Calibri" w:hAnsi="Calibri" w:cs="Arial"/>
                <w:lang w:val="sl-SI"/>
              </w:rPr>
              <w:t>NIMAMO PODATKA</w:t>
            </w:r>
          </w:p>
        </w:tc>
      </w:tr>
      <w:tr w:rsidR="00B51890" w:rsidRPr="003A2B8D" w14:paraId="4B6BC0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14:paraId="2266BF43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snapToGrid w:val="0"/>
                <w:lang w:eastAsia="de-DE"/>
              </w:rPr>
              <w:t>d) uporaba naprave je v mejah kapacitet naprave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AC43006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0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6" w:name="Potrditev10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 w:rsidR="00F64C4A"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6"/>
            <w:r w:rsidR="00B51890" w:rsidRPr="003A2B8D">
              <w:rPr>
                <w:rFonts w:ascii="Calibri" w:hAnsi="Calibri" w:cs="Arial"/>
                <w:lang w:val="sl-SI"/>
              </w:rPr>
              <w:t>DA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3734958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Potrditev11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7"/>
            <w:r w:rsidR="00B51890" w:rsidRPr="003A2B8D">
              <w:rPr>
                <w:rFonts w:ascii="Calibri" w:hAnsi="Calibri" w:cs="Arial"/>
                <w:lang w:val="sl-SI"/>
              </w:rPr>
              <w:t>NE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68D195C6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Potrditev12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8"/>
            <w:r w:rsidR="00B51890" w:rsidRPr="003A2B8D">
              <w:rPr>
                <w:rFonts w:ascii="Calibri" w:hAnsi="Calibri" w:cs="Arial"/>
                <w:lang w:val="sl-SI"/>
              </w:rPr>
              <w:t>NIMAMO PODATKA</w:t>
            </w:r>
          </w:p>
        </w:tc>
      </w:tr>
      <w:tr w:rsidR="00B51890" w:rsidRPr="003A2B8D" w14:paraId="76AD62B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14:paraId="7FD1F83B" w14:textId="77777777" w:rsidR="00B51890" w:rsidRPr="005E40F9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snapToGrid w:val="0"/>
                <w:lang w:val="it-IT" w:eastAsia="de-DE"/>
              </w:rPr>
            </w:pPr>
            <w:r w:rsidRPr="005E40F9">
              <w:rPr>
                <w:rFonts w:ascii="Calibri" w:hAnsi="Calibri" w:cs="Arial"/>
                <w:snapToGrid w:val="0"/>
                <w:lang w:val="it-IT" w:eastAsia="de-DE"/>
              </w:rPr>
              <w:t>e) naprava se uporablja neprekinjeno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52CE080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Potrditev13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29"/>
            <w:r w:rsidR="00B51890" w:rsidRPr="003A2B8D">
              <w:rPr>
                <w:rFonts w:ascii="Calibri" w:hAnsi="Calibri" w:cs="Arial"/>
                <w:lang w:val="sl-SI"/>
              </w:rPr>
              <w:t>DA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5AD6C17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0" w:name="Potrditev14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 w:rsidR="00F64C4A"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0"/>
            <w:r w:rsidR="00B51890" w:rsidRPr="003A2B8D">
              <w:rPr>
                <w:rFonts w:ascii="Calibri" w:hAnsi="Calibri" w:cs="Arial"/>
                <w:lang w:val="sl-SI"/>
              </w:rPr>
              <w:t>NE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39185CD0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Potrditev15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1"/>
            <w:r w:rsidR="00B51890" w:rsidRPr="003A2B8D">
              <w:rPr>
                <w:rFonts w:ascii="Calibri" w:hAnsi="Calibri" w:cs="Arial"/>
                <w:lang w:val="sl-SI"/>
              </w:rPr>
              <w:t>NIMAMO PODATKA</w:t>
            </w:r>
          </w:p>
        </w:tc>
      </w:tr>
      <w:tr w:rsidR="00B51890" w:rsidRPr="003A2B8D" w14:paraId="5CCB662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14:paraId="74B0E76F" w14:textId="77777777" w:rsidR="00B51890" w:rsidRPr="003C7E42" w:rsidRDefault="00B51890">
            <w:pPr>
              <w:rPr>
                <w:rFonts w:ascii="Calibri" w:hAnsi="Calibri" w:cs="Arial"/>
                <w:snapToGrid w:val="0"/>
                <w:lang w:val="de-DE" w:eastAsia="de-DE"/>
              </w:rPr>
            </w:pPr>
            <w:r w:rsidRPr="003C7E42">
              <w:rPr>
                <w:rFonts w:ascii="Calibri" w:hAnsi="Calibri" w:cs="Arial"/>
                <w:snapToGrid w:val="0"/>
                <w:lang w:val="de-DE" w:eastAsia="de-DE"/>
              </w:rPr>
              <w:t>f) vzpostavljen je sistem stalne detekcije izliva snovi in popravil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1AB8F53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Potrditev16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2"/>
            <w:r w:rsidR="00B51890" w:rsidRPr="003A2B8D">
              <w:rPr>
                <w:rFonts w:ascii="Calibri" w:hAnsi="Calibri" w:cs="Arial"/>
                <w:lang w:val="sl-SI"/>
              </w:rPr>
              <w:t>DA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DA642AF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3" w:name="Potrditev17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 w:rsidR="00F64C4A"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3"/>
            <w:r w:rsidR="00B51890" w:rsidRPr="003A2B8D">
              <w:rPr>
                <w:rFonts w:ascii="Calibri" w:hAnsi="Calibri" w:cs="Arial"/>
                <w:lang w:val="sl-SI"/>
              </w:rPr>
              <w:t>NE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1E59241E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Potrditev18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4"/>
            <w:r w:rsidR="00B51890" w:rsidRPr="003A2B8D">
              <w:rPr>
                <w:rFonts w:ascii="Calibri" w:hAnsi="Calibri" w:cs="Arial"/>
                <w:lang w:val="sl-SI"/>
              </w:rPr>
              <w:t>NIMAMO PODATKA</w:t>
            </w:r>
          </w:p>
        </w:tc>
      </w:tr>
      <w:tr w:rsidR="00B51890" w:rsidRPr="003A2B8D" w14:paraId="2F4BE4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14:paraId="021A6BB7" w14:textId="77777777" w:rsidR="00B51890" w:rsidRPr="003C7E42" w:rsidRDefault="00B51890">
            <w:pPr>
              <w:rPr>
                <w:rFonts w:ascii="Calibri" w:hAnsi="Calibri" w:cs="Arial"/>
                <w:snapToGrid w:val="0"/>
                <w:lang w:val="de-DE" w:eastAsia="de-DE"/>
              </w:rPr>
            </w:pPr>
            <w:r w:rsidRPr="003C7E42">
              <w:rPr>
                <w:rFonts w:ascii="Calibri" w:hAnsi="Calibri" w:cs="Arial"/>
                <w:snapToGrid w:val="0"/>
                <w:lang w:val="de-DE" w:eastAsia="de-DE"/>
              </w:rPr>
              <w:t>g) naprava je dnevno obiskana in pregledana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AA30FE4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Potrditev19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5"/>
            <w:r w:rsidR="00B51890" w:rsidRPr="003A2B8D">
              <w:rPr>
                <w:rFonts w:ascii="Calibri" w:hAnsi="Calibri" w:cs="Arial"/>
                <w:lang w:val="sl-SI"/>
              </w:rPr>
              <w:t>DA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CA57173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20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6" w:name="Potrditev20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 w:rsidR="00F64C4A"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6"/>
            <w:r w:rsidR="00B51890" w:rsidRPr="003A2B8D">
              <w:rPr>
                <w:rFonts w:ascii="Calibri" w:hAnsi="Calibri" w:cs="Arial"/>
                <w:lang w:val="sl-SI"/>
              </w:rPr>
              <w:t>NE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21FE2E88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Potrditev21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7"/>
            <w:r w:rsidR="00B51890" w:rsidRPr="003A2B8D">
              <w:rPr>
                <w:rFonts w:ascii="Calibri" w:hAnsi="Calibri" w:cs="Arial"/>
                <w:lang w:val="sl-SI"/>
              </w:rPr>
              <w:t>NIMAMO PODATKA</w:t>
            </w:r>
          </w:p>
        </w:tc>
      </w:tr>
      <w:tr w:rsidR="00B51890" w:rsidRPr="003A2B8D" w14:paraId="608AA80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14:paraId="0D8FE54A" w14:textId="77777777" w:rsidR="00B51890" w:rsidRPr="005E40F9" w:rsidRDefault="00B51890">
            <w:pPr>
              <w:rPr>
                <w:rFonts w:ascii="Calibri" w:hAnsi="Calibri" w:cs="Arial"/>
                <w:snapToGrid w:val="0"/>
                <w:lang w:val="it-IT" w:eastAsia="de-DE"/>
              </w:rPr>
            </w:pPr>
            <w:r w:rsidRPr="005E40F9">
              <w:rPr>
                <w:rFonts w:ascii="Calibri" w:hAnsi="Calibri" w:cs="Arial"/>
                <w:snapToGrid w:val="0"/>
                <w:lang w:val="it-IT" w:eastAsia="de-DE"/>
              </w:rPr>
              <w:t>h) ostali ukrepi preprečevanja škod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45BFCB5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2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8" w:name="Potrditev22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 w:rsidR="00F64C4A"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8"/>
            <w:r w:rsidR="00B51890" w:rsidRPr="003A2B8D">
              <w:rPr>
                <w:rFonts w:ascii="Calibri" w:hAnsi="Calibri" w:cs="Arial"/>
                <w:lang w:val="sl-SI"/>
              </w:rPr>
              <w:t>DA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7FA87C4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Potrditev23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39"/>
            <w:r w:rsidR="00B51890" w:rsidRPr="003A2B8D">
              <w:rPr>
                <w:rFonts w:ascii="Calibri" w:hAnsi="Calibri" w:cs="Arial"/>
                <w:lang w:val="sl-SI"/>
              </w:rPr>
              <w:t>NE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21374624" w14:textId="77777777" w:rsidR="00B51890" w:rsidRPr="003A2B8D" w:rsidRDefault="00866704">
            <w:pPr>
              <w:pStyle w:val="Glava"/>
              <w:tabs>
                <w:tab w:val="clear" w:pos="4320"/>
                <w:tab w:val="clear" w:pos="8640"/>
              </w:tabs>
              <w:jc w:val="center"/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Potrditev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Potrditev24"/>
            <w:r>
              <w:rPr>
                <w:rFonts w:ascii="Calibri" w:hAnsi="Calibri" w:cs="Arial"/>
                <w:lang w:val="sl-SI"/>
              </w:rPr>
              <w:instrText xml:space="preserve"> FORMCHECKBOX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40"/>
            <w:r w:rsidR="00B51890" w:rsidRPr="003A2B8D">
              <w:rPr>
                <w:rFonts w:ascii="Calibri" w:hAnsi="Calibri" w:cs="Arial"/>
                <w:lang w:val="sl-SI"/>
              </w:rPr>
              <w:t>NIMAMO PODATKA</w:t>
            </w:r>
          </w:p>
        </w:tc>
      </w:tr>
    </w:tbl>
    <w:p w14:paraId="425DAD73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950"/>
        <w:gridCol w:w="6405"/>
      </w:tblGrid>
      <w:tr w:rsidR="00B51890" w:rsidRPr="003A2B8D" w14:paraId="434AD703" w14:textId="77777777">
        <w:tblPrEx>
          <w:tblCellMar>
            <w:top w:w="0" w:type="dxa"/>
            <w:bottom w:w="0" w:type="dxa"/>
          </w:tblCellMar>
        </w:tblPrEx>
        <w:tc>
          <w:tcPr>
            <w:tcW w:w="9571" w:type="dxa"/>
            <w:gridSpan w:val="2"/>
          </w:tcPr>
          <w:p w14:paraId="1ED3ED7F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>7. Za vsak proizvod navedite:</w:t>
            </w:r>
          </w:p>
        </w:tc>
      </w:tr>
      <w:tr w:rsidR="00B51890" w:rsidRPr="003A2B8D" w14:paraId="1FAF112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</w:tcPr>
          <w:p w14:paraId="29275892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a) </w:t>
            </w:r>
            <w:r w:rsidRPr="005E40F9">
              <w:rPr>
                <w:rFonts w:ascii="Calibri" w:hAnsi="Calibri" w:cs="Arial"/>
                <w:snapToGrid w:val="0"/>
                <w:lang w:val="it-IT" w:eastAsia="de-DE"/>
              </w:rPr>
              <w:t>ime in opis snovi / proizvoda</w:t>
            </w:r>
          </w:p>
        </w:tc>
        <w:tc>
          <w:tcPr>
            <w:tcW w:w="6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DA1A5" w14:textId="77777777" w:rsidR="00B51890" w:rsidRPr="003A2B8D" w:rsidRDefault="00866704" w:rsidP="00F64C4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41" w:name="Besedilo18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ni proizvodov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41"/>
          </w:p>
        </w:tc>
      </w:tr>
    </w:tbl>
    <w:p w14:paraId="1A31F9AF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 w:cs="Arial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5"/>
        <w:gridCol w:w="6590"/>
      </w:tblGrid>
      <w:tr w:rsidR="00B51890" w:rsidRPr="003A2B8D" w14:paraId="4C25AED3" w14:textId="77777777">
        <w:tblPrEx>
          <w:tblCellMar>
            <w:top w:w="0" w:type="dxa"/>
            <w:bottom w:w="0" w:type="dxa"/>
          </w:tblCellMar>
        </w:tblPrEx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0A44735D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b) </w:t>
            </w:r>
            <w:r w:rsidRPr="003A2B8D">
              <w:rPr>
                <w:rFonts w:ascii="Calibri" w:hAnsi="Calibri" w:cs="Arial"/>
                <w:snapToGrid w:val="0"/>
                <w:lang w:eastAsia="de-DE"/>
              </w:rPr>
              <w:t>proizvodnja (letna in urna)</w:t>
            </w:r>
          </w:p>
        </w:tc>
        <w:tc>
          <w:tcPr>
            <w:tcW w:w="6763" w:type="dxa"/>
            <w:tcBorders>
              <w:top w:val="nil"/>
              <w:left w:val="nil"/>
              <w:bottom w:val="nil"/>
              <w:right w:val="nil"/>
            </w:tcBorders>
          </w:tcPr>
          <w:p w14:paraId="7F0A6084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</w:p>
        </w:tc>
      </w:tr>
      <w:tr w:rsidR="00B51890" w:rsidRPr="003A2B8D" w14:paraId="00DDEC8E" w14:textId="77777777">
        <w:tblPrEx>
          <w:tblCellMar>
            <w:top w:w="0" w:type="dxa"/>
            <w:bottom w:w="0" w:type="dxa"/>
          </w:tblCellMar>
        </w:tblPrEx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0ACB1" w14:textId="77777777" w:rsidR="00B51890" w:rsidRPr="003A2B8D" w:rsidRDefault="00866704" w:rsidP="00F64C4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42" w:name="Besedilo19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ni proizvodnje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42"/>
          </w:p>
        </w:tc>
      </w:tr>
    </w:tbl>
    <w:p w14:paraId="5CC8A66D" w14:textId="77777777" w:rsidR="00B51890" w:rsidRPr="003A2B8D" w:rsidRDefault="00B51890">
      <w:pPr>
        <w:rPr>
          <w:rFonts w:ascii="Calibri" w:hAnsi="Calibri" w:cs="Arial"/>
          <w:lang w:val="sl-SI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B51890" w:rsidRPr="003A2B8D" w14:paraId="2273502D" w14:textId="77777777">
        <w:tblPrEx>
          <w:tblCellMar>
            <w:top w:w="0" w:type="dxa"/>
            <w:bottom w:w="0" w:type="dxa"/>
          </w:tblCellMar>
        </w:tblPrEx>
        <w:tc>
          <w:tcPr>
            <w:tcW w:w="9571" w:type="dxa"/>
          </w:tcPr>
          <w:p w14:paraId="18A58F33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>8. Kakšna je okolica poslopij? Prosimo za natančen opis s skico.</w:t>
            </w:r>
          </w:p>
        </w:tc>
      </w:tr>
      <w:tr w:rsidR="00B51890" w:rsidRPr="003A2B8D" w14:paraId="3473B81E" w14:textId="77777777">
        <w:tblPrEx>
          <w:tblCellMar>
            <w:top w:w="0" w:type="dxa"/>
            <w:bottom w:w="0" w:type="dxa"/>
          </w:tblCellMar>
        </w:tblPrEx>
        <w:tc>
          <w:tcPr>
            <w:tcW w:w="9571" w:type="dxa"/>
            <w:tcBorders>
              <w:bottom w:val="single" w:sz="4" w:space="0" w:color="auto"/>
            </w:tcBorders>
          </w:tcPr>
          <w:p w14:paraId="3CD78E1D" w14:textId="77777777" w:rsidR="00B51890" w:rsidRPr="003A2B8D" w:rsidRDefault="00866704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43" w:name="Besedilo20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noProof/>
                <w:lang w:val="sl-SI"/>
              </w:rPr>
              <w:t> 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  <w:bookmarkEnd w:id="43"/>
          </w:p>
        </w:tc>
      </w:tr>
    </w:tbl>
    <w:p w14:paraId="566B189C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659BFDF9" w14:textId="77777777" w:rsidR="00B51890" w:rsidRPr="003A2B8D" w:rsidRDefault="00B51890">
      <w:p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 xml:space="preserve">Skica: </w:t>
      </w:r>
    </w:p>
    <w:p w14:paraId="2C6B297A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2622F601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26443F2F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2338B81B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51FBA8F7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3E8DFEAC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686FD862" w14:textId="77777777" w:rsidR="00B51890" w:rsidRDefault="00B51890">
      <w:pPr>
        <w:rPr>
          <w:rFonts w:ascii="Calibri" w:hAnsi="Calibri" w:cs="Arial"/>
          <w:lang w:val="sl-SI"/>
        </w:rPr>
      </w:pPr>
    </w:p>
    <w:p w14:paraId="25CD27E1" w14:textId="77777777" w:rsidR="00866704" w:rsidRDefault="00866704">
      <w:pPr>
        <w:rPr>
          <w:rFonts w:ascii="Calibri" w:hAnsi="Calibri" w:cs="Arial"/>
          <w:lang w:val="sl-SI"/>
        </w:rPr>
      </w:pPr>
    </w:p>
    <w:p w14:paraId="4A7FBB61" w14:textId="77777777" w:rsidR="00866704" w:rsidRDefault="00866704">
      <w:pPr>
        <w:rPr>
          <w:rFonts w:ascii="Calibri" w:hAnsi="Calibri" w:cs="Arial"/>
          <w:lang w:val="sl-SI"/>
        </w:rPr>
      </w:pPr>
    </w:p>
    <w:p w14:paraId="21444D82" w14:textId="77777777" w:rsidR="00866704" w:rsidRPr="003A2B8D" w:rsidRDefault="00866704">
      <w:pPr>
        <w:rPr>
          <w:rFonts w:ascii="Calibri" w:hAnsi="Calibri" w:cs="Arial"/>
          <w:lang w:val="sl-SI"/>
        </w:rPr>
      </w:pPr>
    </w:p>
    <w:p w14:paraId="545E42D3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3F36873F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29EF59A0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5E4E0B84" w14:textId="77777777" w:rsidR="00B51890" w:rsidRPr="003A2B8D" w:rsidRDefault="00B51890">
      <w:pPr>
        <w:pStyle w:val="Naslov4"/>
        <w:rPr>
          <w:rFonts w:ascii="Calibri" w:hAnsi="Calibri"/>
          <w:snapToGrid w:val="0"/>
          <w:lang w:val="en-US" w:eastAsia="de-DE"/>
        </w:rPr>
      </w:pPr>
      <w:r w:rsidRPr="003A2B8D">
        <w:rPr>
          <w:rFonts w:ascii="Calibri" w:hAnsi="Calibri"/>
          <w:snapToGrid w:val="0"/>
          <w:lang w:val="en-US" w:eastAsia="de-DE"/>
        </w:rPr>
        <w:t>III. ŠKODNI POTEK</w:t>
      </w:r>
    </w:p>
    <w:p w14:paraId="731CB039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2EA182C7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0522E0BE" w14:textId="77777777" w:rsidR="00B51890" w:rsidRPr="003A2B8D" w:rsidRDefault="00B51890">
      <w:pPr>
        <w:numPr>
          <w:ilvl w:val="0"/>
          <w:numId w:val="8"/>
        </w:num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>Je v zadnjih 5 letih prišlo do izlitja škodljivih snovi in/ali onesnaženja okolja? Prosimo za natančen opis vsakega primera.</w:t>
      </w:r>
    </w:p>
    <w:p w14:paraId="26148156" w14:textId="77777777" w:rsidR="00B51890" w:rsidRPr="00866704" w:rsidRDefault="00866704" w:rsidP="00866704">
      <w:pPr>
        <w:pBdr>
          <w:bottom w:val="single" w:sz="4" w:space="1" w:color="auto"/>
        </w:pBdr>
        <w:ind w:left="360"/>
        <w:rPr>
          <w:rFonts w:ascii="Calibri" w:hAnsi="Calibri" w:cs="Arial"/>
          <w:lang w:val="sl-SI"/>
        </w:rPr>
      </w:pPr>
      <w:r>
        <w:rPr>
          <w:rFonts w:ascii="Calibri" w:hAnsi="Calibri" w:cs="Arial"/>
          <w:lang w:val="sl-SI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bookmarkStart w:id="44" w:name="Besedilo21"/>
      <w:r>
        <w:rPr>
          <w:rFonts w:ascii="Calibri" w:hAnsi="Calibri" w:cs="Arial"/>
          <w:lang w:val="sl-SI"/>
        </w:rPr>
        <w:instrText xml:space="preserve"> FORMTEXT </w:instrText>
      </w:r>
      <w:r>
        <w:rPr>
          <w:rFonts w:ascii="Calibri" w:hAnsi="Calibri" w:cs="Arial"/>
          <w:lang w:val="sl-SI"/>
        </w:rPr>
      </w:r>
      <w:r>
        <w:rPr>
          <w:rFonts w:ascii="Calibri" w:hAnsi="Calibri" w:cs="Arial"/>
          <w:lang w:val="sl-SI"/>
        </w:rPr>
        <w:fldChar w:fldCharType="separate"/>
      </w:r>
      <w:r w:rsidR="00F64C4A" w:rsidRPr="00F64C4A">
        <w:rPr>
          <w:lang w:val="sl-SI"/>
        </w:rPr>
        <w:t xml:space="preserve">Da. </w:t>
      </w:r>
      <w:proofErr w:type="spellStart"/>
      <w:r w:rsidR="00640611" w:rsidRPr="00640611">
        <w:rPr>
          <w:lang w:val="sl-SI"/>
        </w:rPr>
        <w:t>Febrauar</w:t>
      </w:r>
      <w:proofErr w:type="spellEnd"/>
      <w:r w:rsidR="00640611" w:rsidRPr="00640611">
        <w:rPr>
          <w:lang w:val="sl-SI"/>
        </w:rPr>
        <w:t xml:space="preserve"> 2019 - </w:t>
      </w:r>
      <w:r w:rsidR="00F64C4A" w:rsidRPr="00F64C4A">
        <w:rPr>
          <w:lang w:val="sl-SI"/>
        </w:rPr>
        <w:t xml:space="preserve">Pri čiščenju membran z </w:t>
      </w:r>
      <w:proofErr w:type="spellStart"/>
      <w:r w:rsidR="00F64C4A" w:rsidRPr="00F64C4A">
        <w:rPr>
          <w:lang w:val="sl-SI"/>
        </w:rPr>
        <w:t>NaOCl</w:t>
      </w:r>
      <w:proofErr w:type="spellEnd"/>
      <w:r w:rsidR="00F64C4A" w:rsidRPr="00F64C4A">
        <w:rPr>
          <w:lang w:val="sl-SI"/>
        </w:rPr>
        <w:t xml:space="preserve"> je prišlo do napake, ko se je </w:t>
      </w:r>
      <w:proofErr w:type="spellStart"/>
      <w:r w:rsidR="00F64C4A" w:rsidRPr="00F64C4A">
        <w:rPr>
          <w:lang w:val="sl-SI"/>
        </w:rPr>
        <w:t>NaOCl</w:t>
      </w:r>
      <w:proofErr w:type="spellEnd"/>
      <w:r w:rsidR="00F64C4A" w:rsidRPr="00F64C4A">
        <w:rPr>
          <w:lang w:val="sl-SI"/>
        </w:rPr>
        <w:t xml:space="preserve"> doziral v linijo permeata, pri čemer je črpalka permeata mirovala. Zaradi vzpostavljene vezne posode med membranskim bazenom in rezervoarjem permeata je prišlo do iztekanja razredčene raztopine </w:t>
      </w:r>
      <w:proofErr w:type="spellStart"/>
      <w:r w:rsidR="00F64C4A" w:rsidRPr="00F64C4A">
        <w:rPr>
          <w:lang w:val="sl-SI"/>
        </w:rPr>
        <w:t>NaOCl</w:t>
      </w:r>
      <w:proofErr w:type="spellEnd"/>
      <w:r w:rsidR="00F64C4A" w:rsidRPr="00F64C4A">
        <w:rPr>
          <w:lang w:val="sl-SI"/>
        </w:rPr>
        <w:t xml:space="preserve"> skozi rezervoar permeata v iztok in vodotok, v katerega se izliva očiščena voda iz čistilne naprave. Pri tem je prišlo do pogina rib v vodotoku Vrtojbica.</w:t>
      </w:r>
      <w:r>
        <w:rPr>
          <w:rFonts w:ascii="Calibri" w:hAnsi="Calibri" w:cs="Arial"/>
          <w:lang w:val="sl-SI"/>
        </w:rPr>
        <w:fldChar w:fldCharType="end"/>
      </w:r>
      <w:bookmarkEnd w:id="44"/>
    </w:p>
    <w:p w14:paraId="7BB28F70" w14:textId="77777777" w:rsidR="00B51890" w:rsidRPr="003A2B8D" w:rsidRDefault="00B51890">
      <w:pPr>
        <w:ind w:left="360"/>
        <w:rPr>
          <w:rFonts w:ascii="Calibri" w:hAnsi="Calibri" w:cs="Arial"/>
          <w:lang w:val="sl-SI"/>
        </w:rPr>
      </w:pPr>
    </w:p>
    <w:p w14:paraId="0C35BBAB" w14:textId="77777777" w:rsidR="00B51890" w:rsidRPr="003A2B8D" w:rsidRDefault="00B51890">
      <w:pPr>
        <w:numPr>
          <w:ilvl w:val="0"/>
          <w:numId w:val="8"/>
        </w:num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lastRenderedPageBreak/>
        <w:t>Ali zavarovanec pozna okoliščine, ki bi lahko privedle do odškodninskega zahtevka iz naslova tega zavarovanja zaradi preteklega dogodka?</w:t>
      </w:r>
    </w:p>
    <w:p w14:paraId="046D4BE4" w14:textId="77777777" w:rsidR="00B51890" w:rsidRPr="003A2B8D" w:rsidRDefault="00866704" w:rsidP="00866704">
      <w:pPr>
        <w:pBdr>
          <w:bottom w:val="single" w:sz="4" w:space="1" w:color="auto"/>
        </w:pBdr>
        <w:ind w:left="360"/>
        <w:rPr>
          <w:rFonts w:ascii="Calibri" w:hAnsi="Calibri" w:cs="Arial"/>
          <w:lang w:val="sl-SI"/>
        </w:rPr>
      </w:pPr>
      <w:r>
        <w:rPr>
          <w:rFonts w:ascii="Calibri" w:hAnsi="Calibri" w:cs="Arial"/>
          <w:lang w:val="sl-SI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5" w:name="Besedilo22"/>
      <w:r>
        <w:rPr>
          <w:rFonts w:ascii="Calibri" w:hAnsi="Calibri" w:cs="Arial"/>
          <w:lang w:val="sl-SI"/>
        </w:rPr>
        <w:instrText xml:space="preserve"> FORMTEXT </w:instrText>
      </w:r>
      <w:r>
        <w:rPr>
          <w:rFonts w:ascii="Calibri" w:hAnsi="Calibri" w:cs="Arial"/>
          <w:lang w:val="sl-SI"/>
        </w:rPr>
      </w:r>
      <w:r>
        <w:rPr>
          <w:rFonts w:ascii="Calibri" w:hAnsi="Calibri" w:cs="Arial"/>
          <w:lang w:val="sl-SI"/>
        </w:rPr>
        <w:fldChar w:fldCharType="separate"/>
      </w:r>
      <w:r w:rsidR="00F64C4A" w:rsidRPr="00F64C4A">
        <w:rPr>
          <w:lang w:val="sl-SI"/>
        </w:rPr>
        <w:t>Ne</w:t>
      </w:r>
      <w:r>
        <w:rPr>
          <w:rFonts w:ascii="Calibri" w:hAnsi="Calibri" w:cs="Arial"/>
          <w:lang w:val="sl-SI"/>
        </w:rPr>
        <w:fldChar w:fldCharType="end"/>
      </w:r>
      <w:bookmarkEnd w:id="45"/>
    </w:p>
    <w:p w14:paraId="70052937" w14:textId="77777777" w:rsidR="00B51890" w:rsidRPr="003A2B8D" w:rsidRDefault="00B51890">
      <w:pPr>
        <w:ind w:left="360"/>
        <w:rPr>
          <w:rFonts w:ascii="Calibri" w:hAnsi="Calibri" w:cs="Arial"/>
          <w:lang w:val="sl-SI"/>
        </w:rPr>
      </w:pPr>
    </w:p>
    <w:p w14:paraId="110B1673" w14:textId="77777777" w:rsidR="00B51890" w:rsidRPr="003A2B8D" w:rsidRDefault="00B51890">
      <w:pPr>
        <w:ind w:left="360"/>
        <w:rPr>
          <w:rFonts w:ascii="Calibri" w:hAnsi="Calibri" w:cs="Arial"/>
          <w:lang w:val="sl-SI"/>
        </w:rPr>
      </w:pPr>
    </w:p>
    <w:p w14:paraId="7168E9CE" w14:textId="77777777" w:rsidR="00B51890" w:rsidRPr="003A2B8D" w:rsidRDefault="00B51890">
      <w:pPr>
        <w:pStyle w:val="Naslov4"/>
        <w:rPr>
          <w:rFonts w:ascii="Calibri" w:hAnsi="Calibri"/>
        </w:rPr>
      </w:pPr>
      <w:r w:rsidRPr="003A2B8D">
        <w:rPr>
          <w:rFonts w:ascii="Calibri" w:hAnsi="Calibri"/>
        </w:rPr>
        <w:t>IV. VARNOST</w:t>
      </w:r>
    </w:p>
    <w:p w14:paraId="60DE6E3C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5037CAF0" w14:textId="77777777" w:rsidR="00B51890" w:rsidRPr="003A2B8D" w:rsidRDefault="00B51890">
      <w:pPr>
        <w:numPr>
          <w:ilvl w:val="0"/>
          <w:numId w:val="9"/>
        </w:num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>Ali je zavarovanec izdelal elaborat varnosti pred ekološkimi škodami? Prosimo za kopijo elaborata.</w:t>
      </w:r>
    </w:p>
    <w:p w14:paraId="07713C8C" w14:textId="77777777" w:rsidR="00B51890" w:rsidRPr="003A2B8D" w:rsidRDefault="00866704" w:rsidP="00866704">
      <w:pPr>
        <w:pBdr>
          <w:bottom w:val="single" w:sz="4" w:space="1" w:color="auto"/>
        </w:pBdr>
        <w:ind w:left="360"/>
        <w:rPr>
          <w:rFonts w:ascii="Calibri" w:hAnsi="Calibri" w:cs="Arial"/>
          <w:lang w:val="sl-SI"/>
        </w:rPr>
      </w:pPr>
      <w:r>
        <w:rPr>
          <w:rFonts w:ascii="Calibri" w:hAnsi="Calibri" w:cs="Arial"/>
          <w:lang w:val="sl-SI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bookmarkStart w:id="46" w:name="Besedilo23"/>
      <w:r>
        <w:rPr>
          <w:rFonts w:ascii="Calibri" w:hAnsi="Calibri" w:cs="Arial"/>
          <w:lang w:val="sl-SI"/>
        </w:rPr>
        <w:instrText xml:space="preserve"> FORMTEXT </w:instrText>
      </w:r>
      <w:r>
        <w:rPr>
          <w:rFonts w:ascii="Calibri" w:hAnsi="Calibri" w:cs="Arial"/>
          <w:lang w:val="sl-SI"/>
        </w:rPr>
      </w:r>
      <w:r>
        <w:rPr>
          <w:rFonts w:ascii="Calibri" w:hAnsi="Calibri" w:cs="Arial"/>
          <w:lang w:val="sl-SI"/>
        </w:rPr>
        <w:fldChar w:fldCharType="separate"/>
      </w:r>
      <w:r>
        <w:rPr>
          <w:rFonts w:ascii="Calibri" w:hAnsi="Calibri" w:cs="Arial"/>
          <w:noProof/>
          <w:lang w:val="sl-SI"/>
        </w:rPr>
        <w:t> </w:t>
      </w:r>
      <w:r>
        <w:rPr>
          <w:rFonts w:ascii="Calibri" w:hAnsi="Calibri" w:cs="Arial"/>
          <w:noProof/>
          <w:lang w:val="sl-SI"/>
        </w:rPr>
        <w:t> </w:t>
      </w:r>
      <w:r>
        <w:rPr>
          <w:rFonts w:ascii="Calibri" w:hAnsi="Calibri" w:cs="Arial"/>
          <w:noProof/>
          <w:lang w:val="sl-SI"/>
        </w:rPr>
        <w:t> </w:t>
      </w:r>
      <w:r>
        <w:rPr>
          <w:rFonts w:ascii="Calibri" w:hAnsi="Calibri" w:cs="Arial"/>
          <w:noProof/>
          <w:lang w:val="sl-SI"/>
        </w:rPr>
        <w:t> </w:t>
      </w:r>
      <w:r>
        <w:rPr>
          <w:rFonts w:ascii="Calibri" w:hAnsi="Calibri" w:cs="Arial"/>
          <w:noProof/>
          <w:lang w:val="sl-SI"/>
        </w:rPr>
        <w:t> </w:t>
      </w:r>
      <w:r>
        <w:rPr>
          <w:rFonts w:ascii="Calibri" w:hAnsi="Calibri" w:cs="Arial"/>
          <w:lang w:val="sl-SI"/>
        </w:rPr>
        <w:fldChar w:fldCharType="end"/>
      </w:r>
      <w:bookmarkEnd w:id="46"/>
    </w:p>
    <w:p w14:paraId="1E2C74CB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2A89507C" w14:textId="77777777" w:rsidR="00B51890" w:rsidRPr="003A2B8D" w:rsidRDefault="00B51890">
      <w:pPr>
        <w:numPr>
          <w:ilvl w:val="0"/>
          <w:numId w:val="9"/>
        </w:num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>Kakšne vrste ekoloških škod so možne?</w:t>
      </w:r>
    </w:p>
    <w:p w14:paraId="70E17C7C" w14:textId="77777777" w:rsidR="00B51890" w:rsidRPr="003A2B8D" w:rsidRDefault="00866704" w:rsidP="00866704">
      <w:pPr>
        <w:pBdr>
          <w:bottom w:val="single" w:sz="4" w:space="1" w:color="auto"/>
        </w:pBdr>
        <w:ind w:left="360"/>
        <w:rPr>
          <w:rFonts w:ascii="Calibri" w:hAnsi="Calibri" w:cs="Arial"/>
          <w:lang w:val="sl-SI"/>
        </w:rPr>
      </w:pPr>
      <w:r>
        <w:rPr>
          <w:rFonts w:ascii="Calibri" w:hAnsi="Calibri" w:cs="Arial"/>
          <w:lang w:val="sl-SI"/>
        </w:rPr>
        <w:fldChar w:fldCharType="begin">
          <w:ffData>
            <w:name w:val="Besedilo24"/>
            <w:enabled/>
            <w:calcOnExit w:val="0"/>
            <w:textInput/>
          </w:ffData>
        </w:fldChar>
      </w:r>
      <w:bookmarkStart w:id="47" w:name="Besedilo24"/>
      <w:r>
        <w:rPr>
          <w:rFonts w:ascii="Calibri" w:hAnsi="Calibri" w:cs="Arial"/>
          <w:lang w:val="sl-SI"/>
        </w:rPr>
        <w:instrText xml:space="preserve"> FORMTEXT </w:instrText>
      </w:r>
      <w:r>
        <w:rPr>
          <w:rFonts w:ascii="Calibri" w:hAnsi="Calibri" w:cs="Arial"/>
          <w:lang w:val="sl-SI"/>
        </w:rPr>
      </w:r>
      <w:r>
        <w:rPr>
          <w:rFonts w:ascii="Calibri" w:hAnsi="Calibri" w:cs="Arial"/>
          <w:lang w:val="sl-SI"/>
        </w:rPr>
        <w:fldChar w:fldCharType="separate"/>
      </w:r>
      <w:r w:rsidR="00F64C4A" w:rsidRPr="00F64C4A">
        <w:rPr>
          <w:lang w:val="sl-SI"/>
        </w:rPr>
        <w:t>Izlitje oz. odtekanje kemikalij v tla ali v vodotok. Prelivanje neočiščene odpadne vode v vodotok.</w:t>
      </w:r>
      <w:r>
        <w:rPr>
          <w:rFonts w:ascii="Calibri" w:hAnsi="Calibri" w:cs="Arial"/>
          <w:lang w:val="sl-SI"/>
        </w:rPr>
        <w:fldChar w:fldCharType="end"/>
      </w:r>
      <w:bookmarkEnd w:id="47"/>
    </w:p>
    <w:p w14:paraId="1571A047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431E87C1" w14:textId="77777777" w:rsidR="00B51890" w:rsidRPr="003A2B8D" w:rsidRDefault="00B51890">
      <w:pPr>
        <w:numPr>
          <w:ilvl w:val="0"/>
          <w:numId w:val="9"/>
        </w:num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>Plan preprečevanja tovrstnih škod?</w:t>
      </w:r>
    </w:p>
    <w:p w14:paraId="054AC74A" w14:textId="77777777" w:rsidR="00B51890" w:rsidRPr="003A2B8D" w:rsidRDefault="00866704" w:rsidP="00866704">
      <w:pPr>
        <w:pBdr>
          <w:bottom w:val="single" w:sz="4" w:space="1" w:color="auto"/>
        </w:pBdr>
        <w:ind w:left="360"/>
        <w:rPr>
          <w:rFonts w:ascii="Calibri" w:hAnsi="Calibri" w:cs="Arial"/>
          <w:lang w:val="sl-SI"/>
        </w:rPr>
      </w:pPr>
      <w:r>
        <w:rPr>
          <w:rFonts w:ascii="Calibri" w:hAnsi="Calibri" w:cs="Arial"/>
          <w:lang w:val="sl-SI"/>
        </w:rPr>
        <w:fldChar w:fldCharType="begin">
          <w:ffData>
            <w:name w:val="Besedilo25"/>
            <w:enabled/>
            <w:calcOnExit w:val="0"/>
            <w:textInput/>
          </w:ffData>
        </w:fldChar>
      </w:r>
      <w:bookmarkStart w:id="48" w:name="Besedilo25"/>
      <w:r>
        <w:rPr>
          <w:rFonts w:ascii="Calibri" w:hAnsi="Calibri" w:cs="Arial"/>
          <w:lang w:val="sl-SI"/>
        </w:rPr>
        <w:instrText xml:space="preserve"> FORMTEXT </w:instrText>
      </w:r>
      <w:r>
        <w:rPr>
          <w:rFonts w:ascii="Calibri" w:hAnsi="Calibri" w:cs="Arial"/>
          <w:lang w:val="sl-SI"/>
        </w:rPr>
      </w:r>
      <w:r>
        <w:rPr>
          <w:rFonts w:ascii="Calibri" w:hAnsi="Calibri" w:cs="Arial"/>
          <w:lang w:val="sl-SI"/>
        </w:rPr>
        <w:fldChar w:fldCharType="separate"/>
      </w:r>
      <w:r w:rsidR="00F64C4A" w:rsidRPr="00F64C4A">
        <w:rPr>
          <w:lang w:val="sl-SI"/>
        </w:rPr>
        <w:t>Nadzor nad pretakanjem, skladiščenjem in črpanjem kemikalij, strokovno usposabljanje kadra, nadzor procesa, kontrola količin, redni pregledi instalacij in posod, rutinski pregledi delovanja sistemov, beleženje dnevnika upravljanja</w:t>
      </w:r>
      <w:r w:rsidR="00ED0B98" w:rsidRPr="005E40F9">
        <w:rPr>
          <w:lang w:val="sl-SI"/>
        </w:rPr>
        <w:t>, investicijska vlaganja v instalacije, posode, pretakališča</w:t>
      </w:r>
      <w:r w:rsidR="00F64C4A" w:rsidRPr="00F64C4A">
        <w:rPr>
          <w:lang w:val="sl-SI"/>
        </w:rPr>
        <w:t>.</w:t>
      </w:r>
      <w:r>
        <w:rPr>
          <w:rFonts w:ascii="Calibri" w:hAnsi="Calibri" w:cs="Arial"/>
          <w:lang w:val="sl-SI"/>
        </w:rPr>
        <w:fldChar w:fldCharType="end"/>
      </w:r>
      <w:bookmarkEnd w:id="48"/>
    </w:p>
    <w:p w14:paraId="20CC22FF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5267648E" w14:textId="77777777" w:rsidR="00B51890" w:rsidRPr="003A2B8D" w:rsidRDefault="00B51890">
      <w:pPr>
        <w:numPr>
          <w:ilvl w:val="0"/>
          <w:numId w:val="9"/>
        </w:num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>Plan reševanja škod?</w:t>
      </w:r>
    </w:p>
    <w:p w14:paraId="63898635" w14:textId="77777777" w:rsidR="00B51890" w:rsidRPr="003A2B8D" w:rsidRDefault="00866704" w:rsidP="00866704">
      <w:pPr>
        <w:pBdr>
          <w:bottom w:val="single" w:sz="4" w:space="1" w:color="auto"/>
        </w:pBdr>
        <w:ind w:left="360"/>
        <w:rPr>
          <w:rFonts w:ascii="Calibri" w:hAnsi="Calibri" w:cs="Arial"/>
          <w:lang w:val="sl-SI"/>
        </w:rPr>
      </w:pPr>
      <w:r>
        <w:rPr>
          <w:rFonts w:ascii="Calibri" w:hAnsi="Calibri" w:cs="Arial"/>
          <w:lang w:val="sl-SI"/>
        </w:rPr>
        <w:fldChar w:fldCharType="begin">
          <w:ffData>
            <w:name w:val="Besedilo26"/>
            <w:enabled/>
            <w:calcOnExit w:val="0"/>
            <w:textInput/>
          </w:ffData>
        </w:fldChar>
      </w:r>
      <w:bookmarkStart w:id="49" w:name="Besedilo26"/>
      <w:r>
        <w:rPr>
          <w:rFonts w:ascii="Calibri" w:hAnsi="Calibri" w:cs="Arial"/>
          <w:lang w:val="sl-SI"/>
        </w:rPr>
        <w:instrText xml:space="preserve"> FORMTEXT </w:instrText>
      </w:r>
      <w:r>
        <w:rPr>
          <w:rFonts w:ascii="Calibri" w:hAnsi="Calibri" w:cs="Arial"/>
          <w:lang w:val="sl-SI"/>
        </w:rPr>
      </w:r>
      <w:r>
        <w:rPr>
          <w:rFonts w:ascii="Calibri" w:hAnsi="Calibri" w:cs="Arial"/>
          <w:lang w:val="sl-SI"/>
        </w:rPr>
        <w:fldChar w:fldCharType="separate"/>
      </w:r>
      <w:r w:rsidR="00F64C4A" w:rsidRPr="00F64C4A">
        <w:rPr>
          <w:lang w:val="sl-SI"/>
        </w:rPr>
        <w:t>Takojšnje ukrepanje ob pojavu napak in okvar, sistem alarmiranja v primeru izlitja oz. puščanja. Takojšnja zaustavitev puščanja ali procesa, ki povzroča iztekanja. Nevtralizacija, kjer je to mogoče.</w:t>
      </w:r>
      <w:r w:rsidR="00ED0B98" w:rsidRPr="005E40F9">
        <w:rPr>
          <w:lang w:val="sl-SI"/>
        </w:rPr>
        <w:t xml:space="preserve"> </w:t>
      </w:r>
      <w:proofErr w:type="spellStart"/>
      <w:r w:rsidR="00ED0B98">
        <w:t>Obveščanje</w:t>
      </w:r>
      <w:proofErr w:type="spellEnd"/>
      <w:r w:rsidR="00ED0B98">
        <w:t xml:space="preserve"> </w:t>
      </w:r>
      <w:proofErr w:type="spellStart"/>
      <w:r w:rsidR="00ED0B98">
        <w:t>pristojnih</w:t>
      </w:r>
      <w:proofErr w:type="spellEnd"/>
      <w:r w:rsidR="00ED0B98">
        <w:t xml:space="preserve"> </w:t>
      </w:r>
      <w:proofErr w:type="spellStart"/>
      <w:r w:rsidR="00ED0B98">
        <w:t>institucij</w:t>
      </w:r>
      <w:proofErr w:type="spellEnd"/>
      <w:r w:rsidR="00ED0B98">
        <w:t>.</w:t>
      </w:r>
      <w:r w:rsidR="00F64C4A" w:rsidRPr="00F64C4A">
        <w:rPr>
          <w:lang w:val="sl-SI"/>
        </w:rPr>
        <w:t xml:space="preserve"> </w:t>
      </w:r>
      <w:r>
        <w:rPr>
          <w:rFonts w:ascii="Calibri" w:hAnsi="Calibri" w:cs="Arial"/>
          <w:lang w:val="sl-SI"/>
        </w:rPr>
        <w:fldChar w:fldCharType="end"/>
      </w:r>
      <w:bookmarkEnd w:id="49"/>
    </w:p>
    <w:p w14:paraId="2DEE8B4D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3362DFF7" w14:textId="77777777" w:rsidR="00B51890" w:rsidRPr="003A2B8D" w:rsidRDefault="00B51890">
      <w:pPr>
        <w:numPr>
          <w:ilvl w:val="0"/>
          <w:numId w:val="10"/>
        </w:num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>Ali ima zavarovanec oddelek za ekologijo? Če ne, na kakšen način rešuje svojo izpostavljenost ekološkim nevarnostim?</w:t>
      </w:r>
    </w:p>
    <w:p w14:paraId="7336DC25" w14:textId="77777777" w:rsidR="00B51890" w:rsidRPr="003A2B8D" w:rsidRDefault="00866704" w:rsidP="00866704">
      <w:pPr>
        <w:pBdr>
          <w:bottom w:val="single" w:sz="4" w:space="1" w:color="auto"/>
        </w:pBdr>
        <w:ind w:left="360"/>
        <w:rPr>
          <w:rFonts w:ascii="Calibri" w:hAnsi="Calibri" w:cs="Arial"/>
          <w:lang w:val="sl-SI"/>
        </w:rPr>
      </w:pPr>
      <w:r>
        <w:rPr>
          <w:rFonts w:ascii="Calibri" w:hAnsi="Calibri" w:cs="Arial"/>
          <w:lang w:val="sl-SI"/>
        </w:rPr>
        <w:fldChar w:fldCharType="begin">
          <w:ffData>
            <w:name w:val="Besedilo27"/>
            <w:enabled/>
            <w:calcOnExit w:val="0"/>
            <w:textInput/>
          </w:ffData>
        </w:fldChar>
      </w:r>
      <w:bookmarkStart w:id="50" w:name="Besedilo27"/>
      <w:r>
        <w:rPr>
          <w:rFonts w:ascii="Calibri" w:hAnsi="Calibri" w:cs="Arial"/>
          <w:lang w:val="sl-SI"/>
        </w:rPr>
        <w:instrText xml:space="preserve"> FORMTEXT </w:instrText>
      </w:r>
      <w:r>
        <w:rPr>
          <w:rFonts w:ascii="Calibri" w:hAnsi="Calibri" w:cs="Arial"/>
          <w:lang w:val="sl-SI"/>
        </w:rPr>
      </w:r>
      <w:r>
        <w:rPr>
          <w:rFonts w:ascii="Calibri" w:hAnsi="Calibri" w:cs="Arial"/>
          <w:lang w:val="sl-SI"/>
        </w:rPr>
        <w:fldChar w:fldCharType="separate"/>
      </w:r>
      <w:r>
        <w:rPr>
          <w:rFonts w:ascii="Calibri" w:hAnsi="Calibri" w:cs="Arial"/>
          <w:noProof/>
          <w:lang w:val="sl-SI"/>
        </w:rPr>
        <w:t> </w:t>
      </w:r>
      <w:r>
        <w:rPr>
          <w:rFonts w:ascii="Calibri" w:hAnsi="Calibri" w:cs="Arial"/>
          <w:noProof/>
          <w:lang w:val="sl-SI"/>
        </w:rPr>
        <w:t> </w:t>
      </w:r>
      <w:r>
        <w:rPr>
          <w:rFonts w:ascii="Calibri" w:hAnsi="Calibri" w:cs="Arial"/>
          <w:noProof/>
          <w:lang w:val="sl-SI"/>
        </w:rPr>
        <w:t> </w:t>
      </w:r>
      <w:r>
        <w:rPr>
          <w:rFonts w:ascii="Calibri" w:hAnsi="Calibri" w:cs="Arial"/>
          <w:noProof/>
          <w:lang w:val="sl-SI"/>
        </w:rPr>
        <w:t> </w:t>
      </w:r>
      <w:r>
        <w:rPr>
          <w:rFonts w:ascii="Calibri" w:hAnsi="Calibri" w:cs="Arial"/>
          <w:noProof/>
          <w:lang w:val="sl-SI"/>
        </w:rPr>
        <w:t> </w:t>
      </w:r>
      <w:r>
        <w:rPr>
          <w:rFonts w:ascii="Calibri" w:hAnsi="Calibri" w:cs="Arial"/>
          <w:lang w:val="sl-SI"/>
        </w:rPr>
        <w:fldChar w:fldCharType="end"/>
      </w:r>
      <w:bookmarkEnd w:id="50"/>
    </w:p>
    <w:p w14:paraId="1AA87A58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4C6A4208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2374125C" w14:textId="77777777" w:rsidR="00B51890" w:rsidRPr="003A2B8D" w:rsidRDefault="00B51890">
      <w:pPr>
        <w:pStyle w:val="Naslov4"/>
        <w:rPr>
          <w:rFonts w:ascii="Calibri" w:hAnsi="Calibri"/>
        </w:rPr>
      </w:pPr>
      <w:r w:rsidRPr="003A2B8D">
        <w:rPr>
          <w:rFonts w:ascii="Calibri" w:hAnsi="Calibri"/>
        </w:rPr>
        <w:t>V. HRAMBA SNOVI</w:t>
      </w:r>
    </w:p>
    <w:p w14:paraId="36F12B04" w14:textId="77777777" w:rsidR="00B51890" w:rsidRPr="003A2B8D" w:rsidRDefault="00B51890">
      <w:pPr>
        <w:rPr>
          <w:rFonts w:ascii="Calibri" w:hAnsi="Calibri" w:cs="Arial"/>
          <w:b/>
          <w:bCs/>
          <w:lang w:val="sl-SI"/>
        </w:rPr>
      </w:pPr>
    </w:p>
    <w:p w14:paraId="5D0BF8E4" w14:textId="77777777" w:rsidR="00B51890" w:rsidRPr="003A2B8D" w:rsidRDefault="00B51890">
      <w:pPr>
        <w:numPr>
          <w:ilvl w:val="0"/>
          <w:numId w:val="11"/>
        </w:num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>Hramba snovi: za vsako skladišče/tank navedite:</w:t>
      </w:r>
    </w:p>
    <w:p w14:paraId="2F5824C3" w14:textId="77777777" w:rsidR="00B51890" w:rsidRPr="003A2B8D" w:rsidRDefault="00B51890">
      <w:pPr>
        <w:ind w:left="360"/>
        <w:rPr>
          <w:rFonts w:ascii="Calibri" w:hAnsi="Calibri" w:cs="Arial"/>
          <w:lang w:val="sl-SI"/>
        </w:rPr>
      </w:pPr>
    </w:p>
    <w:tbl>
      <w:tblPr>
        <w:tblW w:w="92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1"/>
        <w:gridCol w:w="5407"/>
      </w:tblGrid>
      <w:tr w:rsidR="00B51890" w:rsidRPr="003A2B8D" w14:paraId="131B7FAB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63870FD3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a) </w:t>
            </w:r>
            <w:r w:rsidRPr="003A2B8D">
              <w:rPr>
                <w:rFonts w:ascii="Calibri" w:hAnsi="Calibri" w:cs="Arial"/>
                <w:snapToGrid w:val="0"/>
                <w:lang w:eastAsia="de-DE"/>
              </w:rPr>
              <w:t>kapaciteto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6FA54" w14:textId="77777777" w:rsidR="00F64C4A" w:rsidRPr="00F64C4A" w:rsidRDefault="00866704" w:rsidP="00F64C4A">
            <w:pPr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51" w:name="Besedilo28"/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FeCl3: 25 m3</w:t>
            </w:r>
          </w:p>
          <w:p w14:paraId="226E38D7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>: 5 m3</w:t>
            </w:r>
          </w:p>
          <w:p w14:paraId="79875F27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citronska kislina: 5 m3</w:t>
            </w:r>
          </w:p>
          <w:p w14:paraId="595A4D35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H2SO4: IBC posoda 1 m3</w:t>
            </w:r>
          </w:p>
          <w:p w14:paraId="7850D5C6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>: posoda 50-60 l</w:t>
            </w:r>
            <w:r w:rsidR="007E5DBD" w:rsidRPr="005E40F9">
              <w:rPr>
                <w:lang w:val="it-IT"/>
              </w:rPr>
              <w:t xml:space="preserve"> ali IBC </w:t>
            </w:r>
            <w:proofErr w:type="spellStart"/>
            <w:r w:rsidR="007E5DBD" w:rsidRPr="005E40F9">
              <w:rPr>
                <w:lang w:val="it-IT"/>
              </w:rPr>
              <w:t>posoda</w:t>
            </w:r>
            <w:proofErr w:type="spellEnd"/>
            <w:r w:rsidR="007E5DBD" w:rsidRPr="005E40F9">
              <w:rPr>
                <w:lang w:val="it-IT"/>
              </w:rPr>
              <w:t xml:space="preserve"> 1 m3</w:t>
            </w:r>
          </w:p>
          <w:p w14:paraId="5025FFDE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H2O2: posoda 50-60 l</w:t>
            </w:r>
          </w:p>
          <w:p w14:paraId="5CD5DA10" w14:textId="77777777" w:rsidR="00B51890" w:rsidRPr="003A2B8D" w:rsidRDefault="00F64C4A" w:rsidP="00F64C4A">
            <w:pPr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>- polimer: IBC posoda 1 m3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  <w:bookmarkEnd w:id="51"/>
          </w:p>
        </w:tc>
      </w:tr>
      <w:tr w:rsidR="00B51890" w:rsidRPr="003A2B8D" w14:paraId="4DFB581F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20FD6D28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b) </w:t>
            </w:r>
            <w:r w:rsidRPr="003A2B8D">
              <w:rPr>
                <w:rFonts w:ascii="Calibri" w:hAnsi="Calibri" w:cs="Arial"/>
                <w:snapToGrid w:val="0"/>
                <w:lang w:eastAsia="de-DE"/>
              </w:rPr>
              <w:t>vrsto konstrukcije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16D8D" w14:textId="77777777" w:rsidR="00F64C4A" w:rsidRPr="00F64C4A" w:rsidRDefault="00866704" w:rsidP="00F64C4A">
            <w:pPr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FeCl3: 25 m3 rezervoar iz plastične mase</w:t>
            </w:r>
          </w:p>
          <w:p w14:paraId="0FE481C8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>: 5 m3 rezervoar iz plastične mase</w:t>
            </w:r>
          </w:p>
          <w:p w14:paraId="4C539B0A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citronska kislina: 5 m3 rezervoar iz plastične mase</w:t>
            </w:r>
          </w:p>
          <w:p w14:paraId="3E6FB01D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H2SO4: IBC posoda 1 m3 iz plastične mase</w:t>
            </w:r>
          </w:p>
          <w:p w14:paraId="5DC42E70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 xml:space="preserve">: posoda 50-60 l </w:t>
            </w:r>
            <w:r w:rsidR="007E5DBD" w:rsidRPr="005E40F9">
              <w:rPr>
                <w:lang w:val="it-IT"/>
              </w:rPr>
              <w:t xml:space="preserve">ali IBC </w:t>
            </w:r>
            <w:proofErr w:type="spellStart"/>
            <w:r w:rsidR="007E5DBD" w:rsidRPr="005E40F9">
              <w:rPr>
                <w:lang w:val="it-IT"/>
              </w:rPr>
              <w:t>posoda</w:t>
            </w:r>
            <w:proofErr w:type="spellEnd"/>
            <w:r w:rsidR="007E5DBD" w:rsidRPr="005E40F9">
              <w:rPr>
                <w:lang w:val="it-IT"/>
              </w:rPr>
              <w:t xml:space="preserve"> 1 m3 </w:t>
            </w:r>
            <w:proofErr w:type="spellStart"/>
            <w:r w:rsidR="007E5DBD" w:rsidRPr="005E40F9">
              <w:rPr>
                <w:lang w:val="it-IT"/>
              </w:rPr>
              <w:t>iz</w:t>
            </w:r>
            <w:proofErr w:type="spellEnd"/>
            <w:r w:rsidR="007E5DBD" w:rsidRPr="005E40F9">
              <w:rPr>
                <w:lang w:val="it-IT"/>
              </w:rPr>
              <w:t xml:space="preserve"> </w:t>
            </w:r>
            <w:proofErr w:type="spellStart"/>
            <w:r w:rsidR="007E5DBD" w:rsidRPr="005E40F9">
              <w:rPr>
                <w:lang w:val="it-IT"/>
              </w:rPr>
              <w:t>plastične</w:t>
            </w:r>
            <w:proofErr w:type="spellEnd"/>
            <w:r w:rsidR="007E5DBD" w:rsidRPr="005E40F9">
              <w:rPr>
                <w:lang w:val="it-IT"/>
              </w:rPr>
              <w:t xml:space="preserve"> </w:t>
            </w:r>
            <w:proofErr w:type="spellStart"/>
            <w:r w:rsidR="007E5DBD" w:rsidRPr="005E40F9">
              <w:rPr>
                <w:lang w:val="it-IT"/>
              </w:rPr>
              <w:t>mase</w:t>
            </w:r>
            <w:proofErr w:type="spellEnd"/>
          </w:p>
          <w:p w14:paraId="4A3659BA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H2O2: posoda 50-60 l iz plastične mase</w:t>
            </w:r>
          </w:p>
          <w:p w14:paraId="221D02A6" w14:textId="77777777" w:rsidR="00B51890" w:rsidRPr="003A2B8D" w:rsidRDefault="00F64C4A" w:rsidP="00F64C4A">
            <w:pPr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>- polimer: IBC posoda 1 m3 iz plastične mase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198685FE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3E70717B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c) </w:t>
            </w:r>
            <w:r w:rsidRPr="003A2B8D">
              <w:rPr>
                <w:rFonts w:ascii="Calibri" w:hAnsi="Calibri" w:cs="Arial"/>
                <w:snapToGrid w:val="0"/>
                <w:lang w:eastAsia="de-DE"/>
              </w:rPr>
              <w:t>starost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E5BD0" w14:textId="77777777" w:rsidR="00F64C4A" w:rsidRPr="00F64C4A" w:rsidRDefault="00866704" w:rsidP="00F64C4A">
            <w:pPr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FeCl3: 2015</w:t>
            </w:r>
          </w:p>
          <w:p w14:paraId="73D53C7C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>: 2015</w:t>
            </w:r>
          </w:p>
          <w:p w14:paraId="567E600D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citronska kislina: 2015</w:t>
            </w:r>
          </w:p>
          <w:p w14:paraId="4937A811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H2SO4: IBC posoda nova ob vsaki dobavi</w:t>
            </w:r>
          </w:p>
          <w:p w14:paraId="773769BE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>: posoda 50-60 l</w:t>
            </w:r>
            <w:r w:rsidR="007E5DBD" w:rsidRPr="005E40F9">
              <w:rPr>
                <w:lang w:val="it-IT"/>
              </w:rPr>
              <w:t xml:space="preserve"> ali IBC 1 m3</w:t>
            </w:r>
            <w:r w:rsidRPr="00F64C4A">
              <w:rPr>
                <w:lang w:val="sl-SI"/>
              </w:rPr>
              <w:t xml:space="preserve"> nova ob vsaki dobavi</w:t>
            </w:r>
          </w:p>
          <w:p w14:paraId="23E08880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H2O2: posoda 50-60 l nova ob vsaki dobavi</w:t>
            </w:r>
          </w:p>
          <w:p w14:paraId="77E14E52" w14:textId="77777777" w:rsidR="00B51890" w:rsidRPr="003A2B8D" w:rsidRDefault="00F64C4A" w:rsidP="00F64C4A">
            <w:pPr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>- polimer: IBC posoda 1 m3: nova ob vsaki dobavi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56E7D4F9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58CF31D2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snapToGrid w:val="0"/>
                <w:lang w:eastAsia="de-DE"/>
              </w:rPr>
              <w:t>d) vsebino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7293F" w14:textId="77777777" w:rsidR="00F64C4A" w:rsidRPr="00F64C4A" w:rsidRDefault="00866704" w:rsidP="00F64C4A">
            <w:pPr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FeCl3, 41 %</w:t>
            </w:r>
          </w:p>
          <w:p w14:paraId="50B61533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>: 13 %</w:t>
            </w:r>
          </w:p>
          <w:p w14:paraId="74583205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citronska kislina: 46 %</w:t>
            </w:r>
          </w:p>
          <w:p w14:paraId="7683EA9D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H2SO4: 63 %</w:t>
            </w:r>
          </w:p>
          <w:p w14:paraId="3DCC9287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>: 30 %</w:t>
            </w:r>
          </w:p>
          <w:p w14:paraId="6C1E2ADE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H2O2: 35 %</w:t>
            </w:r>
          </w:p>
          <w:p w14:paraId="5C5F8114" w14:textId="77777777" w:rsidR="00B51890" w:rsidRPr="003A2B8D" w:rsidRDefault="00F64C4A" w:rsidP="00F64C4A">
            <w:pPr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lastRenderedPageBreak/>
              <w:t>- polimer (razni tipi)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446AA203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16E24633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C7E42">
              <w:rPr>
                <w:rFonts w:ascii="Calibri" w:hAnsi="Calibri" w:cs="Arial"/>
                <w:snapToGrid w:val="0"/>
                <w:lang w:val="de-DE" w:eastAsia="de-DE"/>
              </w:rPr>
              <w:lastRenderedPageBreak/>
              <w:t>e) prisotnost alarma ob prenapolnjenosti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BE208" w14:textId="77777777" w:rsidR="00F64C4A" w:rsidRPr="00F64C4A" w:rsidRDefault="00866704" w:rsidP="00F64C4A">
            <w:pPr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FeCl3: DA</w:t>
            </w:r>
          </w:p>
          <w:p w14:paraId="3A0AF5AB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>: DA</w:t>
            </w:r>
          </w:p>
          <w:p w14:paraId="517F73C5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citronska kislina: DA</w:t>
            </w:r>
          </w:p>
          <w:p w14:paraId="21892476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H2SO4: NE, se ne polni na objektu</w:t>
            </w:r>
          </w:p>
          <w:p w14:paraId="254878D1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>: NE, se ne polni na objektu</w:t>
            </w:r>
          </w:p>
          <w:p w14:paraId="684FBB5F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H2O2: NE, se ne polni na objektu</w:t>
            </w:r>
          </w:p>
          <w:p w14:paraId="55D4165C" w14:textId="77777777" w:rsidR="00B51890" w:rsidRPr="003A2B8D" w:rsidRDefault="00F64C4A" w:rsidP="00F64C4A">
            <w:pPr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>- polimer: NE, se ne polni na objektu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05EF20E9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49D617B8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snapToGrid w:val="0"/>
                <w:lang w:eastAsia="de-DE"/>
              </w:rPr>
              <w:t>f) prisotnost sistema detekcije izlitja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8C463" w14:textId="77777777" w:rsidR="00F64C4A" w:rsidRPr="00F64C4A" w:rsidRDefault="00866704" w:rsidP="00F64C4A">
            <w:pPr>
              <w:rPr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- FeCl3: DA</w:t>
            </w:r>
          </w:p>
          <w:p w14:paraId="2972DBF0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NaOCl</w:t>
            </w:r>
            <w:proofErr w:type="spellEnd"/>
            <w:r w:rsidRPr="00F64C4A">
              <w:rPr>
                <w:lang w:val="sl-SI"/>
              </w:rPr>
              <w:t>: DA</w:t>
            </w:r>
          </w:p>
          <w:p w14:paraId="366C5517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citronska kislina: DA</w:t>
            </w:r>
          </w:p>
          <w:p w14:paraId="75091118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H2SO4: NE</w:t>
            </w:r>
            <w:r w:rsidR="007E5DBD" w:rsidRPr="005E40F9">
              <w:rPr>
                <w:lang w:val="it-IT"/>
              </w:rPr>
              <w:t xml:space="preserve"> (</w:t>
            </w:r>
            <w:proofErr w:type="spellStart"/>
            <w:r w:rsidR="007E5DBD" w:rsidRPr="005E40F9">
              <w:rPr>
                <w:lang w:val="it-IT"/>
              </w:rPr>
              <w:t>samo</w:t>
            </w:r>
            <w:proofErr w:type="spellEnd"/>
            <w:r w:rsidR="007E5DBD" w:rsidRPr="005E40F9">
              <w:rPr>
                <w:lang w:val="it-IT"/>
              </w:rPr>
              <w:t xml:space="preserve"> v </w:t>
            </w:r>
            <w:proofErr w:type="spellStart"/>
            <w:r w:rsidR="007E5DBD" w:rsidRPr="005E40F9">
              <w:rPr>
                <w:lang w:val="it-IT"/>
              </w:rPr>
              <w:t>črpalni</w:t>
            </w:r>
            <w:proofErr w:type="spellEnd"/>
            <w:r w:rsidR="007E5DBD" w:rsidRPr="005E40F9">
              <w:rPr>
                <w:lang w:val="it-IT"/>
              </w:rPr>
              <w:t xml:space="preserve"> </w:t>
            </w:r>
            <w:proofErr w:type="spellStart"/>
            <w:r w:rsidR="007E5DBD" w:rsidRPr="005E40F9">
              <w:rPr>
                <w:lang w:val="it-IT"/>
              </w:rPr>
              <w:t>omarici</w:t>
            </w:r>
            <w:proofErr w:type="spellEnd"/>
            <w:r w:rsidR="007E5DBD" w:rsidRPr="005E40F9">
              <w:rPr>
                <w:lang w:val="it-IT"/>
              </w:rPr>
              <w:t>)</w:t>
            </w:r>
          </w:p>
          <w:p w14:paraId="77E1B954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 xml:space="preserve">- </w:t>
            </w:r>
            <w:proofErr w:type="spellStart"/>
            <w:r w:rsidRPr="00F64C4A">
              <w:rPr>
                <w:lang w:val="sl-SI"/>
              </w:rPr>
              <w:t>NaOH</w:t>
            </w:r>
            <w:proofErr w:type="spellEnd"/>
            <w:r w:rsidRPr="00F64C4A">
              <w:rPr>
                <w:lang w:val="sl-SI"/>
              </w:rPr>
              <w:t>: NE</w:t>
            </w:r>
            <w:r w:rsidR="007E5DBD" w:rsidRPr="005E40F9">
              <w:rPr>
                <w:lang w:val="it-IT"/>
              </w:rPr>
              <w:t xml:space="preserve"> (</w:t>
            </w:r>
            <w:proofErr w:type="spellStart"/>
            <w:r w:rsidR="007E5DBD" w:rsidRPr="005E40F9">
              <w:rPr>
                <w:lang w:val="it-IT"/>
              </w:rPr>
              <w:t>samo</w:t>
            </w:r>
            <w:proofErr w:type="spellEnd"/>
            <w:r w:rsidR="007E5DBD" w:rsidRPr="005E40F9">
              <w:rPr>
                <w:lang w:val="it-IT"/>
              </w:rPr>
              <w:t xml:space="preserve"> v </w:t>
            </w:r>
            <w:proofErr w:type="spellStart"/>
            <w:r w:rsidR="007E5DBD" w:rsidRPr="005E40F9">
              <w:rPr>
                <w:lang w:val="it-IT"/>
              </w:rPr>
              <w:t>črpalni</w:t>
            </w:r>
            <w:proofErr w:type="spellEnd"/>
            <w:r w:rsidR="007E5DBD" w:rsidRPr="005E40F9">
              <w:rPr>
                <w:lang w:val="it-IT"/>
              </w:rPr>
              <w:t xml:space="preserve"> </w:t>
            </w:r>
            <w:proofErr w:type="spellStart"/>
            <w:r w:rsidR="007E5DBD" w:rsidRPr="005E40F9">
              <w:rPr>
                <w:lang w:val="it-IT"/>
              </w:rPr>
              <w:t>omarici</w:t>
            </w:r>
            <w:proofErr w:type="spellEnd"/>
            <w:r w:rsidR="007E5DBD" w:rsidRPr="005E40F9">
              <w:rPr>
                <w:lang w:val="it-IT"/>
              </w:rPr>
              <w:t>)</w:t>
            </w:r>
          </w:p>
          <w:p w14:paraId="298FD636" w14:textId="77777777" w:rsidR="00F64C4A" w:rsidRPr="00F64C4A" w:rsidRDefault="00F64C4A" w:rsidP="00F64C4A">
            <w:pPr>
              <w:rPr>
                <w:lang w:val="sl-SI"/>
              </w:rPr>
            </w:pPr>
            <w:r w:rsidRPr="00F64C4A">
              <w:rPr>
                <w:lang w:val="sl-SI"/>
              </w:rPr>
              <w:t>- H2O2: NE</w:t>
            </w:r>
            <w:r w:rsidR="007E5DBD" w:rsidRPr="005E40F9">
              <w:rPr>
                <w:lang w:val="it-IT"/>
              </w:rPr>
              <w:t xml:space="preserve"> (</w:t>
            </w:r>
            <w:proofErr w:type="spellStart"/>
            <w:r w:rsidR="007E5DBD" w:rsidRPr="005E40F9">
              <w:rPr>
                <w:lang w:val="it-IT"/>
              </w:rPr>
              <w:t>samo</w:t>
            </w:r>
            <w:proofErr w:type="spellEnd"/>
            <w:r w:rsidR="007E5DBD" w:rsidRPr="005E40F9">
              <w:rPr>
                <w:lang w:val="it-IT"/>
              </w:rPr>
              <w:t xml:space="preserve"> v </w:t>
            </w:r>
            <w:proofErr w:type="spellStart"/>
            <w:r w:rsidR="007E5DBD" w:rsidRPr="005E40F9">
              <w:rPr>
                <w:lang w:val="it-IT"/>
              </w:rPr>
              <w:t>črpalni</w:t>
            </w:r>
            <w:proofErr w:type="spellEnd"/>
            <w:r w:rsidR="007E5DBD" w:rsidRPr="005E40F9">
              <w:rPr>
                <w:lang w:val="it-IT"/>
              </w:rPr>
              <w:t xml:space="preserve"> </w:t>
            </w:r>
            <w:proofErr w:type="spellStart"/>
            <w:r w:rsidR="007E5DBD" w:rsidRPr="005E40F9">
              <w:rPr>
                <w:lang w:val="it-IT"/>
              </w:rPr>
              <w:t>omarici</w:t>
            </w:r>
            <w:proofErr w:type="spellEnd"/>
            <w:r w:rsidR="007E5DBD" w:rsidRPr="005E40F9">
              <w:rPr>
                <w:lang w:val="it-IT"/>
              </w:rPr>
              <w:t>)</w:t>
            </w:r>
          </w:p>
          <w:p w14:paraId="0E19917D" w14:textId="77777777" w:rsidR="00B51890" w:rsidRPr="003A2B8D" w:rsidRDefault="00F64C4A" w:rsidP="00F64C4A">
            <w:pPr>
              <w:rPr>
                <w:rFonts w:ascii="Calibri" w:hAnsi="Calibri" w:cs="Arial"/>
                <w:lang w:val="sl-SI"/>
              </w:rPr>
            </w:pPr>
            <w:r w:rsidRPr="00F64C4A">
              <w:rPr>
                <w:lang w:val="sl-SI"/>
              </w:rPr>
              <w:t>- polimer: NE</w:t>
            </w:r>
            <w:r w:rsidR="007E5DBD" w:rsidRPr="005E40F9">
              <w:rPr>
                <w:lang w:val="it-IT"/>
              </w:rPr>
              <w:t xml:space="preserve"> (</w:t>
            </w:r>
            <w:proofErr w:type="spellStart"/>
            <w:r w:rsidR="007E5DBD" w:rsidRPr="005E40F9">
              <w:rPr>
                <w:lang w:val="it-IT"/>
              </w:rPr>
              <w:t>povezava</w:t>
            </w:r>
            <w:proofErr w:type="spellEnd"/>
            <w:r w:rsidR="007E5DBD" w:rsidRPr="005E40F9">
              <w:rPr>
                <w:lang w:val="it-IT"/>
              </w:rPr>
              <w:t xml:space="preserve"> </w:t>
            </w:r>
            <w:proofErr w:type="spellStart"/>
            <w:r w:rsidR="007E5DBD" w:rsidRPr="005E40F9">
              <w:rPr>
                <w:lang w:val="it-IT"/>
              </w:rPr>
              <w:t>lovilne</w:t>
            </w:r>
            <w:proofErr w:type="spellEnd"/>
            <w:r w:rsidR="007E5DBD" w:rsidRPr="005E40F9">
              <w:rPr>
                <w:lang w:val="it-IT"/>
              </w:rPr>
              <w:t xml:space="preserve"> </w:t>
            </w:r>
            <w:proofErr w:type="spellStart"/>
            <w:r w:rsidR="007E5DBD" w:rsidRPr="005E40F9">
              <w:rPr>
                <w:lang w:val="it-IT"/>
              </w:rPr>
              <w:t>posode</w:t>
            </w:r>
            <w:proofErr w:type="spellEnd"/>
            <w:r w:rsidR="007E5DBD" w:rsidRPr="005E40F9">
              <w:rPr>
                <w:lang w:val="it-IT"/>
              </w:rPr>
              <w:t xml:space="preserve"> v </w:t>
            </w:r>
            <w:proofErr w:type="spellStart"/>
            <w:r w:rsidR="007E5DBD" w:rsidRPr="005E40F9">
              <w:rPr>
                <w:lang w:val="it-IT"/>
              </w:rPr>
              <w:t>drenažni</w:t>
            </w:r>
            <w:proofErr w:type="spellEnd"/>
            <w:r w:rsidR="007E5DBD" w:rsidRPr="005E40F9">
              <w:rPr>
                <w:lang w:val="it-IT"/>
              </w:rPr>
              <w:t xml:space="preserve"> </w:t>
            </w:r>
            <w:proofErr w:type="spellStart"/>
            <w:r w:rsidR="007E5DBD" w:rsidRPr="005E40F9">
              <w:rPr>
                <w:lang w:val="it-IT"/>
              </w:rPr>
              <w:t>rezervoar</w:t>
            </w:r>
            <w:proofErr w:type="spellEnd"/>
            <w:r w:rsidR="007E5DBD" w:rsidRPr="005E40F9">
              <w:rPr>
                <w:lang w:val="it-IT"/>
              </w:rPr>
              <w:t>)</w:t>
            </w:r>
            <w:r w:rsidR="00866704"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3EB41C9F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41CE3C79" w14:textId="77777777" w:rsidR="00B51890" w:rsidRPr="003C7E42" w:rsidRDefault="00B51890">
            <w:pPr>
              <w:rPr>
                <w:rFonts w:ascii="Calibri" w:hAnsi="Calibri" w:cs="Arial"/>
                <w:snapToGrid w:val="0"/>
                <w:lang w:val="de-DE" w:eastAsia="de-DE"/>
              </w:rPr>
            </w:pPr>
            <w:r w:rsidRPr="003C7E42">
              <w:rPr>
                <w:rFonts w:ascii="Calibri" w:hAnsi="Calibri" w:cs="Arial"/>
                <w:snapToGrid w:val="0"/>
                <w:lang w:val="de-DE" w:eastAsia="de-DE"/>
              </w:rPr>
              <w:t>g) datum zadnjega testiranja in rezultati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2BFC8" w14:textId="77777777" w:rsidR="00B51890" w:rsidRPr="003A2B8D" w:rsidRDefault="00866704" w:rsidP="00F64C4A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2017, Paskal d.o.o., pregled celotne instalacije, skladišča in pretakališča kemikalij, ustreznost z uredbami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1E327BC4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1EBAC5BF" w14:textId="77777777" w:rsidR="00B51890" w:rsidRPr="003A2B8D" w:rsidRDefault="00B51890">
            <w:pPr>
              <w:rPr>
                <w:rFonts w:ascii="Calibri" w:hAnsi="Calibri" w:cs="Arial"/>
                <w:snapToGrid w:val="0"/>
                <w:lang w:eastAsia="de-DE"/>
              </w:rPr>
            </w:pPr>
            <w:r w:rsidRPr="003A2B8D">
              <w:rPr>
                <w:rFonts w:ascii="Calibri" w:hAnsi="Calibri" w:cs="Arial"/>
                <w:snapToGrid w:val="0"/>
                <w:lang w:eastAsia="de-DE"/>
              </w:rPr>
              <w:t>h) opis okolice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0FCE3" w14:textId="77777777" w:rsidR="00B51890" w:rsidRPr="003A2B8D" w:rsidRDefault="00866704" w:rsidP="00F64C4A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Skladišče kemikalij se nahaja v kletnih prostorih objekta biološkega čiščenja. Skladišče je prezračevano</w:t>
            </w:r>
            <w:r w:rsidR="00520603" w:rsidRPr="005E40F9">
              <w:rPr>
                <w:lang w:val="it-IT"/>
              </w:rPr>
              <w:t xml:space="preserve">, </w:t>
            </w:r>
            <w:proofErr w:type="spellStart"/>
            <w:r w:rsidR="00520603" w:rsidRPr="005E40F9">
              <w:rPr>
                <w:lang w:val="it-IT"/>
              </w:rPr>
              <w:t>izvedena</w:t>
            </w:r>
            <w:proofErr w:type="spellEnd"/>
            <w:r w:rsidR="00520603" w:rsidRPr="005E40F9">
              <w:rPr>
                <w:lang w:val="it-IT"/>
              </w:rPr>
              <w:t xml:space="preserve"> je </w:t>
            </w:r>
            <w:proofErr w:type="spellStart"/>
            <w:r w:rsidR="00520603" w:rsidRPr="005E40F9">
              <w:rPr>
                <w:lang w:val="it-IT"/>
              </w:rPr>
              <w:t>bila</w:t>
            </w:r>
            <w:proofErr w:type="spellEnd"/>
            <w:r w:rsidR="00520603" w:rsidRPr="005E40F9">
              <w:rPr>
                <w:lang w:val="it-IT"/>
              </w:rPr>
              <w:t xml:space="preserve"> nova </w:t>
            </w:r>
            <w:proofErr w:type="spellStart"/>
            <w:r w:rsidR="00520603" w:rsidRPr="005E40F9">
              <w:rPr>
                <w:lang w:val="it-IT"/>
              </w:rPr>
              <w:t>instalacija</w:t>
            </w:r>
            <w:proofErr w:type="spellEnd"/>
            <w:r w:rsidR="00520603" w:rsidRPr="005E40F9">
              <w:rPr>
                <w:lang w:val="it-IT"/>
              </w:rPr>
              <w:t xml:space="preserve"> za </w:t>
            </w:r>
            <w:proofErr w:type="spellStart"/>
            <w:r w:rsidR="00520603" w:rsidRPr="005E40F9">
              <w:rPr>
                <w:lang w:val="it-IT"/>
              </w:rPr>
              <w:t>bolj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učinkovito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prezračevanje</w:t>
            </w:r>
            <w:proofErr w:type="spellEnd"/>
            <w:r w:rsidR="00520603" w:rsidRPr="005E40F9">
              <w:rPr>
                <w:lang w:val="it-IT"/>
              </w:rPr>
              <w:t xml:space="preserve"> (2021)</w:t>
            </w:r>
            <w:r w:rsidR="00F64C4A" w:rsidRPr="00F64C4A">
              <w:rPr>
                <w:lang w:val="sl-SI"/>
              </w:rPr>
              <w:t>. V primeru izlitja tekočin se te ujamejo v lovilnih posodah, od koder jih je potrebno izčrpati (ni drugega izhoda). Platforma za sprejem oz. pretakališče kemikalij ima lovilni bazen volumna 27 m3; v primeru izlitja pri pretakanju kemikalije odtečejo v rezervoar odvečnega blata, kjer se skupaj z blatom obdelajo in odpeljejo kot odpadek. V okolici čistilne naprave ni objektov, so travniki, nekoliko bolj oddaljenih je nekaj polj. Ob objektu teče vodotok Vrtojbica, v katerega se izliva očiščena voda iz čistilne naprave.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</w:tbl>
    <w:p w14:paraId="11C2C5E1" w14:textId="77777777" w:rsidR="00B51890" w:rsidRPr="003A2B8D" w:rsidRDefault="00B51890">
      <w:pPr>
        <w:ind w:left="360"/>
        <w:rPr>
          <w:rFonts w:ascii="Calibri" w:hAnsi="Calibri" w:cs="Arial"/>
          <w:lang w:val="sl-SI"/>
        </w:rPr>
      </w:pPr>
    </w:p>
    <w:p w14:paraId="782DFAA3" w14:textId="77777777" w:rsidR="00B51890" w:rsidRPr="003A2B8D" w:rsidRDefault="00B51890">
      <w:pPr>
        <w:numPr>
          <w:ilvl w:val="0"/>
          <w:numId w:val="11"/>
        </w:numPr>
        <w:rPr>
          <w:rFonts w:ascii="Calibri" w:hAnsi="Calibri" w:cs="Arial"/>
          <w:lang w:val="sl-SI"/>
        </w:rPr>
      </w:pPr>
      <w:r w:rsidRPr="003A2B8D">
        <w:rPr>
          <w:rFonts w:ascii="Calibri" w:hAnsi="Calibri" w:cs="Arial"/>
          <w:lang w:val="sl-SI"/>
        </w:rPr>
        <w:t>Hramba snovi: za vsak cevovod navedite:</w:t>
      </w:r>
    </w:p>
    <w:p w14:paraId="16F53E5F" w14:textId="77777777" w:rsidR="00B51890" w:rsidRPr="003A2B8D" w:rsidRDefault="00B51890">
      <w:pPr>
        <w:ind w:left="360"/>
        <w:rPr>
          <w:rFonts w:ascii="Calibri" w:hAnsi="Calibri" w:cs="Arial"/>
          <w:lang w:val="sl-SI"/>
        </w:rPr>
      </w:pPr>
    </w:p>
    <w:tbl>
      <w:tblPr>
        <w:tblW w:w="92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1"/>
        <w:gridCol w:w="5407"/>
      </w:tblGrid>
      <w:tr w:rsidR="00B51890" w:rsidRPr="003A2B8D" w14:paraId="6BCE17BD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59667F6D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a) </w:t>
            </w:r>
            <w:r w:rsidRPr="003A2B8D">
              <w:rPr>
                <w:rFonts w:ascii="Calibri" w:hAnsi="Calibri" w:cs="Arial"/>
                <w:snapToGrid w:val="0"/>
                <w:lang w:eastAsia="de-DE"/>
              </w:rPr>
              <w:t>dolžina in največji obseg cevi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36C49" w14:textId="77777777" w:rsidR="00B51890" w:rsidRPr="003A2B8D" w:rsidRDefault="00866704" w:rsidP="00F64C4A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Najdaljša linija cca. 50 m, največji obseg cevi DN 100 mm</w:t>
            </w:r>
            <w:r w:rsidR="00520603" w:rsidRPr="005E40F9">
              <w:rPr>
                <w:lang w:val="sl-SI"/>
              </w:rPr>
              <w:t xml:space="preserve">. </w:t>
            </w:r>
            <w:r w:rsidR="00520603">
              <w:t xml:space="preserve">V </w:t>
            </w:r>
            <w:proofErr w:type="spellStart"/>
            <w:r w:rsidR="00520603">
              <w:t>zaščitnih</w:t>
            </w:r>
            <w:proofErr w:type="spellEnd"/>
            <w:r w:rsidR="00520603">
              <w:t xml:space="preserve"> </w:t>
            </w:r>
            <w:proofErr w:type="spellStart"/>
            <w:r w:rsidR="00520603">
              <w:t>ceveh</w:t>
            </w:r>
            <w:proofErr w:type="spellEnd"/>
            <w:r w:rsidR="00520603">
              <w:t>.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712DAA2D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5C71AB17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b) </w:t>
            </w:r>
            <w:r w:rsidRPr="003A2B8D">
              <w:rPr>
                <w:rFonts w:ascii="Calibri" w:hAnsi="Calibri" w:cs="Arial"/>
                <w:snapToGrid w:val="0"/>
                <w:lang w:eastAsia="de-DE"/>
              </w:rPr>
              <w:t>lokacija in okolica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D6DE5" w14:textId="77777777" w:rsidR="00B51890" w:rsidRPr="003A2B8D" w:rsidRDefault="00866704" w:rsidP="00F64C4A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 xml:space="preserve">Skladišča in instalacije FeCl3, </w:t>
            </w:r>
            <w:proofErr w:type="spellStart"/>
            <w:r w:rsidR="00F64C4A" w:rsidRPr="00F64C4A">
              <w:rPr>
                <w:lang w:val="sl-SI"/>
              </w:rPr>
              <w:t>NaOCl</w:t>
            </w:r>
            <w:proofErr w:type="spellEnd"/>
            <w:r w:rsidR="00F64C4A" w:rsidRPr="00F64C4A">
              <w:rPr>
                <w:lang w:val="sl-SI"/>
              </w:rPr>
              <w:t xml:space="preserve"> in citronske kisline so v kletnih prostorih objekta biološke obdelave, pretakališče pa zunaj tega objekta. Posode s H2SO4, </w:t>
            </w:r>
            <w:proofErr w:type="spellStart"/>
            <w:r w:rsidR="00F64C4A" w:rsidRPr="00F64C4A">
              <w:rPr>
                <w:lang w:val="sl-SI"/>
              </w:rPr>
              <w:t>NaOH</w:t>
            </w:r>
            <w:proofErr w:type="spellEnd"/>
            <w:r w:rsidR="00F64C4A" w:rsidRPr="00F64C4A">
              <w:rPr>
                <w:lang w:val="sl-SI"/>
              </w:rPr>
              <w:t xml:space="preserve"> in H2O2 in oba pralnika zraka so v objektu sušilnika blata. Posode s polimerom in instalacija polimera so v objektu dehidracije blata.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4DFB19BF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7FE68531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lang w:val="sl-SI"/>
              </w:rPr>
              <w:t xml:space="preserve">c) </w:t>
            </w:r>
            <w:r w:rsidRPr="003C7E42">
              <w:rPr>
                <w:rFonts w:ascii="Calibri" w:hAnsi="Calibri" w:cs="Arial"/>
                <w:snapToGrid w:val="0"/>
                <w:lang w:val="de-DE" w:eastAsia="de-DE"/>
              </w:rPr>
              <w:t>v zemlji ali nad njo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0AAF3" w14:textId="77777777" w:rsidR="00B51890" w:rsidRPr="003A2B8D" w:rsidRDefault="00866704" w:rsidP="00F64C4A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Vse cevi peljane vidno</w:t>
            </w:r>
            <w:r w:rsidR="00520603" w:rsidRPr="005E40F9">
              <w:rPr>
                <w:lang w:val="sl-SI"/>
              </w:rPr>
              <w:t>, v zaščitnih ceveh</w:t>
            </w:r>
            <w:r w:rsidR="00F64C4A" w:rsidRPr="00F64C4A">
              <w:rPr>
                <w:lang w:val="sl-SI"/>
              </w:rPr>
              <w:t>.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4BAFDF4F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35179CB0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snapToGrid w:val="0"/>
                <w:lang w:eastAsia="de-DE"/>
              </w:rPr>
              <w:t>d) obstaja katodično varovanje?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2DFC8" w14:textId="77777777" w:rsidR="00B51890" w:rsidRPr="003A2B8D" w:rsidRDefault="00866704" w:rsidP="00F64C4A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Ne.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4B21A9A5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3516C9DE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3A2B8D">
              <w:rPr>
                <w:rFonts w:ascii="Calibri" w:hAnsi="Calibri" w:cs="Arial"/>
                <w:snapToGrid w:val="0"/>
                <w:lang w:eastAsia="de-DE"/>
              </w:rPr>
              <w:t>e) starost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B2044" w14:textId="77777777" w:rsidR="00B51890" w:rsidRPr="003A2B8D" w:rsidRDefault="00866704" w:rsidP="00640611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Vse napeljave so iz leta 2015.</w:t>
            </w:r>
            <w:r w:rsidR="00640611" w:rsidRPr="00640611">
              <w:rPr>
                <w:lang w:val="sl-SI"/>
              </w:rPr>
              <w:t xml:space="preserve">V letu 2019 so bili obnovljeni cevovodi in </w:t>
            </w:r>
            <w:proofErr w:type="spellStart"/>
            <w:r w:rsidR="00640611" w:rsidRPr="00640611">
              <w:rPr>
                <w:lang w:val="sl-SI"/>
              </w:rPr>
              <w:t>nekat</w:t>
            </w:r>
            <w:proofErr w:type="spellEnd"/>
            <w:r w:rsidR="00520603" w:rsidRPr="005E40F9">
              <w:rPr>
                <w:lang w:val="it-IT"/>
              </w:rPr>
              <w:t>e</w:t>
            </w:r>
            <w:proofErr w:type="spellStart"/>
            <w:r w:rsidR="00640611" w:rsidRPr="00640611">
              <w:rPr>
                <w:lang w:val="sl-SI"/>
              </w:rPr>
              <w:t>ri</w:t>
            </w:r>
            <w:proofErr w:type="spellEnd"/>
            <w:r w:rsidR="00640611" w:rsidRPr="00640611">
              <w:rPr>
                <w:lang w:val="sl-SI"/>
              </w:rPr>
              <w:t xml:space="preserve"> sklopi na instalaciji natrijevega hipoklorita in citronske kisline</w:t>
            </w:r>
            <w:r w:rsidR="00520603" w:rsidRPr="005E40F9">
              <w:rPr>
                <w:lang w:val="it-IT"/>
              </w:rPr>
              <w:t xml:space="preserve">. V </w:t>
            </w:r>
            <w:proofErr w:type="spellStart"/>
            <w:r w:rsidR="00520603" w:rsidRPr="005E40F9">
              <w:rPr>
                <w:lang w:val="it-IT"/>
              </w:rPr>
              <w:t>letu</w:t>
            </w:r>
            <w:proofErr w:type="spellEnd"/>
            <w:r w:rsidR="00520603" w:rsidRPr="005E40F9">
              <w:rPr>
                <w:lang w:val="it-IT"/>
              </w:rPr>
              <w:t xml:space="preserve"> 2021 so bile </w:t>
            </w:r>
            <w:proofErr w:type="spellStart"/>
            <w:r w:rsidR="00520603" w:rsidRPr="005E40F9">
              <w:rPr>
                <w:lang w:val="it-IT"/>
              </w:rPr>
              <w:t>obnovljene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instalacije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NaOCl</w:t>
            </w:r>
            <w:proofErr w:type="spellEnd"/>
            <w:r w:rsidR="00520603" w:rsidRPr="005E40F9">
              <w:rPr>
                <w:lang w:val="it-IT"/>
              </w:rPr>
              <w:t xml:space="preserve"> in </w:t>
            </w:r>
            <w:proofErr w:type="spellStart"/>
            <w:r w:rsidR="00520603" w:rsidRPr="005E40F9">
              <w:rPr>
                <w:lang w:val="it-IT"/>
              </w:rPr>
              <w:t>citronske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kisline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na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preostalih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sklopih</w:t>
            </w:r>
            <w:proofErr w:type="spellEnd"/>
            <w:r w:rsidR="00520603" w:rsidRPr="005E40F9">
              <w:rPr>
                <w:lang w:val="it-IT"/>
              </w:rPr>
              <w:t xml:space="preserve"> do mesta </w:t>
            </w:r>
            <w:proofErr w:type="spellStart"/>
            <w:r w:rsidR="00520603" w:rsidRPr="005E40F9">
              <w:rPr>
                <w:lang w:val="it-IT"/>
              </w:rPr>
              <w:t>dovajanja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kemikalij</w:t>
            </w:r>
            <w:proofErr w:type="spellEnd"/>
            <w:r w:rsidR="00520603" w:rsidRPr="005E40F9">
              <w:rPr>
                <w:lang w:val="it-IT"/>
              </w:rPr>
              <w:t xml:space="preserve"> v </w:t>
            </w:r>
            <w:proofErr w:type="spellStart"/>
            <w:r w:rsidR="00520603" w:rsidRPr="005E40F9">
              <w:rPr>
                <w:lang w:val="it-IT"/>
              </w:rPr>
              <w:t>linije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proofErr w:type="gramStart"/>
            <w:r w:rsidR="00520603" w:rsidRPr="005E40F9">
              <w:rPr>
                <w:lang w:val="it-IT"/>
              </w:rPr>
              <w:t>permeata.Prezračevanje</w:t>
            </w:r>
            <w:proofErr w:type="spellEnd"/>
            <w:proofErr w:type="gram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skladišča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kemikalij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izvedeno</w:t>
            </w:r>
            <w:proofErr w:type="spellEnd"/>
            <w:r w:rsidR="00520603" w:rsidRPr="005E40F9">
              <w:rPr>
                <w:lang w:val="it-IT"/>
              </w:rPr>
              <w:t xml:space="preserve"> </w:t>
            </w:r>
            <w:proofErr w:type="spellStart"/>
            <w:r w:rsidR="00520603" w:rsidRPr="005E40F9">
              <w:rPr>
                <w:lang w:val="it-IT"/>
              </w:rPr>
              <w:t>na</w:t>
            </w:r>
            <w:proofErr w:type="spellEnd"/>
            <w:r w:rsidR="00520603" w:rsidRPr="005E40F9">
              <w:rPr>
                <w:lang w:val="it-IT"/>
              </w:rPr>
              <w:t xml:space="preserve"> novo v </w:t>
            </w:r>
            <w:proofErr w:type="spellStart"/>
            <w:r w:rsidR="00520603" w:rsidRPr="005E40F9">
              <w:rPr>
                <w:lang w:val="it-IT"/>
              </w:rPr>
              <w:t>letu</w:t>
            </w:r>
            <w:proofErr w:type="spellEnd"/>
            <w:r w:rsidR="00520603" w:rsidRPr="005E40F9">
              <w:rPr>
                <w:lang w:val="it-IT"/>
              </w:rPr>
              <w:t xml:space="preserve"> 2021.</w:t>
            </w:r>
            <w:r w:rsidR="00640611" w:rsidRPr="00640611">
              <w:rPr>
                <w:lang w:val="sl-SI"/>
              </w:rPr>
              <w:t xml:space="preserve"> 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080F65E3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6575E9B8" w14:textId="77777777" w:rsidR="00B51890" w:rsidRPr="003A2B8D" w:rsidRDefault="00B51890">
            <w:pPr>
              <w:rPr>
                <w:rFonts w:ascii="Calibri" w:hAnsi="Calibri" w:cs="Arial"/>
                <w:lang w:val="sl-SI"/>
              </w:rPr>
            </w:pPr>
            <w:r w:rsidRPr="005E40F9">
              <w:rPr>
                <w:rFonts w:ascii="Calibri" w:hAnsi="Calibri" w:cs="Arial"/>
                <w:snapToGrid w:val="0"/>
                <w:lang w:val="it-IT" w:eastAsia="de-DE"/>
              </w:rPr>
              <w:t>f) vsebina (snovi, ki se pretakajo)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41C52" w14:textId="77777777" w:rsidR="00B51890" w:rsidRPr="003A2B8D" w:rsidRDefault="00866704" w:rsidP="00F64C4A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 xml:space="preserve">FeCl3, </w:t>
            </w:r>
            <w:proofErr w:type="spellStart"/>
            <w:r w:rsidR="00F64C4A" w:rsidRPr="00F64C4A">
              <w:rPr>
                <w:lang w:val="sl-SI"/>
              </w:rPr>
              <w:t>NaOCl</w:t>
            </w:r>
            <w:proofErr w:type="spellEnd"/>
            <w:r w:rsidR="00F64C4A" w:rsidRPr="00F64C4A">
              <w:rPr>
                <w:lang w:val="sl-SI"/>
              </w:rPr>
              <w:t>, citronska kislina.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75EB9DF7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51C45EC0" w14:textId="77777777" w:rsidR="00B51890" w:rsidRPr="003A2B8D" w:rsidRDefault="00B51890">
            <w:pPr>
              <w:rPr>
                <w:rFonts w:ascii="Calibri" w:hAnsi="Calibri" w:cs="Arial"/>
                <w:snapToGrid w:val="0"/>
                <w:lang w:eastAsia="de-DE"/>
              </w:rPr>
            </w:pPr>
            <w:r w:rsidRPr="003A2B8D">
              <w:rPr>
                <w:rFonts w:ascii="Calibri" w:hAnsi="Calibri" w:cs="Arial"/>
                <w:snapToGrid w:val="0"/>
                <w:lang w:eastAsia="de-DE"/>
              </w:rPr>
              <w:t>g) prisotnost sistema detekcije izlitja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3C8CF" w14:textId="77777777" w:rsidR="00B51890" w:rsidRPr="003A2B8D" w:rsidRDefault="00866704" w:rsidP="00F64C4A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DA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  <w:tr w:rsidR="00B51890" w:rsidRPr="003A2B8D" w14:paraId="4A05D6AE" w14:textId="77777777">
        <w:tblPrEx>
          <w:tblCellMar>
            <w:top w:w="0" w:type="dxa"/>
            <w:bottom w:w="0" w:type="dxa"/>
          </w:tblCellMar>
        </w:tblPrEx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6B17F4CE" w14:textId="77777777" w:rsidR="00B51890" w:rsidRPr="003C7E42" w:rsidRDefault="00B51890">
            <w:pPr>
              <w:rPr>
                <w:rFonts w:ascii="Calibri" w:hAnsi="Calibri" w:cs="Arial"/>
                <w:snapToGrid w:val="0"/>
                <w:lang w:val="de-DE" w:eastAsia="de-DE"/>
              </w:rPr>
            </w:pPr>
            <w:r w:rsidRPr="003C7E42">
              <w:rPr>
                <w:rFonts w:ascii="Calibri" w:hAnsi="Calibri" w:cs="Arial"/>
                <w:snapToGrid w:val="0"/>
                <w:lang w:val="de-DE" w:eastAsia="de-DE"/>
              </w:rPr>
              <w:t>h) datum zadnjega testiranja in rezultati</w:t>
            </w:r>
          </w:p>
        </w:tc>
        <w:tc>
          <w:tcPr>
            <w:tcW w:w="5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76838" w14:textId="77777777" w:rsidR="00B51890" w:rsidRPr="003A2B8D" w:rsidRDefault="00866704" w:rsidP="00F64C4A">
            <w:pPr>
              <w:rPr>
                <w:rFonts w:ascii="Calibri" w:hAnsi="Calibri" w:cs="Arial"/>
                <w:lang w:val="sl-S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>2017, Paskal d.o.o., pregled celotne instalacije, skladišča in pretakališča kemikalij, ustreznost z uredbami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</w:tbl>
    <w:p w14:paraId="5D099CBD" w14:textId="77777777" w:rsidR="00B51890" w:rsidRPr="00F64C4A" w:rsidRDefault="00B51890">
      <w:pPr>
        <w:rPr>
          <w:rFonts w:ascii="Calibri" w:hAnsi="Calibri" w:cs="Arial"/>
          <w:snapToGrid w:val="0"/>
          <w:lang w:val="de-DE" w:eastAsia="de-DE"/>
        </w:rPr>
      </w:pPr>
    </w:p>
    <w:p w14:paraId="54CEDC18" w14:textId="77777777" w:rsidR="00B51890" w:rsidRPr="00F64C4A" w:rsidRDefault="00B51890">
      <w:pPr>
        <w:rPr>
          <w:rFonts w:ascii="Calibri" w:hAnsi="Calibri" w:cs="Arial"/>
          <w:snapToGrid w:val="0"/>
          <w:lang w:val="de-DE" w:eastAsia="de-DE"/>
        </w:rPr>
      </w:pPr>
    </w:p>
    <w:p w14:paraId="1EDE71F7" w14:textId="77777777" w:rsidR="00B51890" w:rsidRPr="005E40F9" w:rsidRDefault="00B51890">
      <w:pPr>
        <w:pStyle w:val="Glava"/>
        <w:tabs>
          <w:tab w:val="clear" w:pos="4320"/>
          <w:tab w:val="clear" w:pos="8640"/>
        </w:tabs>
        <w:rPr>
          <w:rFonts w:ascii="Calibri" w:hAnsi="Calibri"/>
          <w:lang w:val="de-DE"/>
        </w:rPr>
      </w:pPr>
      <w:r w:rsidRPr="005E40F9">
        <w:rPr>
          <w:rFonts w:ascii="Calibri" w:hAnsi="Calibri"/>
          <w:lang w:val="de-DE"/>
        </w:rPr>
        <w:t>Zavarovanec s podpisom potrjuje, da je na vprašanja odgovoril točno, da so navedbe resnične in da je seznanjen z določili vprašalnika.</w:t>
      </w:r>
    </w:p>
    <w:p w14:paraId="56C6E420" w14:textId="77777777" w:rsidR="00B51890" w:rsidRPr="005E40F9" w:rsidRDefault="00B51890">
      <w:pPr>
        <w:pStyle w:val="Glava"/>
        <w:tabs>
          <w:tab w:val="clear" w:pos="4320"/>
          <w:tab w:val="clear" w:pos="8640"/>
        </w:tabs>
        <w:rPr>
          <w:rFonts w:ascii="Calibri" w:hAnsi="Calibri"/>
          <w:lang w:val="de-DE"/>
        </w:rPr>
      </w:pPr>
    </w:p>
    <w:p w14:paraId="272A7FD6" w14:textId="77777777" w:rsidR="00B51890" w:rsidRPr="005E40F9" w:rsidRDefault="00B51890">
      <w:pPr>
        <w:pStyle w:val="Glava"/>
        <w:tabs>
          <w:tab w:val="clear" w:pos="4320"/>
          <w:tab w:val="clear" w:pos="8640"/>
        </w:tabs>
        <w:rPr>
          <w:rFonts w:ascii="Calibri" w:hAnsi="Calibri"/>
          <w:lang w:val="de-D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508"/>
        <w:gridCol w:w="3500"/>
      </w:tblGrid>
      <w:tr w:rsidR="00B51890" w:rsidRPr="003A2B8D" w14:paraId="1252342A" w14:textId="77777777">
        <w:tblPrEx>
          <w:tblCellMar>
            <w:top w:w="0" w:type="dxa"/>
            <w:bottom w:w="0" w:type="dxa"/>
          </w:tblCellMar>
        </w:tblPrEx>
        <w:tc>
          <w:tcPr>
            <w:tcW w:w="1508" w:type="dxa"/>
          </w:tcPr>
          <w:p w14:paraId="2476F0E9" w14:textId="77777777" w:rsidR="00B51890" w:rsidRPr="003A2B8D" w:rsidRDefault="00B51890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/>
              </w:rPr>
            </w:pPr>
            <w:r w:rsidRPr="003A2B8D">
              <w:rPr>
                <w:rFonts w:ascii="Calibri" w:hAnsi="Calibri"/>
              </w:rPr>
              <w:t>Kraj in datum:</w:t>
            </w:r>
          </w:p>
        </w:tc>
        <w:tc>
          <w:tcPr>
            <w:tcW w:w="3500" w:type="dxa"/>
            <w:tcBorders>
              <w:bottom w:val="single" w:sz="4" w:space="0" w:color="auto"/>
            </w:tcBorders>
          </w:tcPr>
          <w:p w14:paraId="0204EF05" w14:textId="77777777" w:rsidR="00B51890" w:rsidRPr="003A2B8D" w:rsidRDefault="00866704" w:rsidP="00F64C4A">
            <w:pPr>
              <w:pStyle w:val="Glava"/>
              <w:tabs>
                <w:tab w:val="clear" w:pos="4320"/>
                <w:tab w:val="clear" w:pos="8640"/>
              </w:tabs>
              <w:rPr>
                <w:rFonts w:ascii="Calibri" w:hAnsi="Calibri"/>
              </w:rPr>
            </w:pPr>
            <w:r>
              <w:rPr>
                <w:rFonts w:ascii="Calibri" w:hAnsi="Calibri" w:cs="Arial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lang w:val="sl-SI"/>
              </w:rPr>
              <w:instrText xml:space="preserve"> FORMTEXT </w:instrText>
            </w:r>
            <w:r>
              <w:rPr>
                <w:rFonts w:ascii="Calibri" w:hAnsi="Calibri" w:cs="Arial"/>
                <w:lang w:val="sl-SI"/>
              </w:rPr>
            </w:r>
            <w:r>
              <w:rPr>
                <w:rFonts w:ascii="Calibri" w:hAnsi="Calibri" w:cs="Arial"/>
                <w:lang w:val="sl-SI"/>
              </w:rPr>
              <w:fldChar w:fldCharType="separate"/>
            </w:r>
            <w:r w:rsidR="00F64C4A" w:rsidRPr="00F64C4A">
              <w:rPr>
                <w:lang w:val="sl-SI"/>
              </w:rPr>
              <w:t xml:space="preserve">Nova Gorica, </w:t>
            </w:r>
            <w:r w:rsidR="00520603">
              <w:t>1</w:t>
            </w:r>
            <w:r w:rsidR="00F64C4A">
              <w:t>.4.202</w:t>
            </w:r>
            <w:r w:rsidR="00520603">
              <w:t>2</w:t>
            </w:r>
            <w:r>
              <w:rPr>
                <w:rFonts w:ascii="Calibri" w:hAnsi="Calibri" w:cs="Arial"/>
                <w:lang w:val="sl-SI"/>
              </w:rPr>
              <w:fldChar w:fldCharType="end"/>
            </w:r>
          </w:p>
        </w:tc>
      </w:tr>
    </w:tbl>
    <w:p w14:paraId="76A7DC37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/>
        </w:rPr>
      </w:pPr>
    </w:p>
    <w:p w14:paraId="20B81A3A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/>
        </w:rPr>
      </w:pPr>
    </w:p>
    <w:p w14:paraId="51D2DA71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/>
        </w:rPr>
      </w:pPr>
    </w:p>
    <w:p w14:paraId="211303CF" w14:textId="77777777" w:rsidR="00B51890" w:rsidRPr="003A2B8D" w:rsidRDefault="00B51890">
      <w:pPr>
        <w:pStyle w:val="Glava"/>
        <w:tabs>
          <w:tab w:val="clear" w:pos="4320"/>
          <w:tab w:val="clear" w:pos="8640"/>
        </w:tabs>
        <w:rPr>
          <w:rFonts w:ascii="Calibri" w:hAnsi="Calibri"/>
        </w:rPr>
      </w:pPr>
    </w:p>
    <w:p w14:paraId="7185DF1C" w14:textId="77777777" w:rsidR="00B51890" w:rsidRPr="003A2B8D" w:rsidRDefault="00B51890">
      <w:pPr>
        <w:pStyle w:val="Glava"/>
        <w:tabs>
          <w:tab w:val="clear" w:pos="4320"/>
          <w:tab w:val="clear" w:pos="8640"/>
          <w:tab w:val="left" w:pos="6900"/>
        </w:tabs>
        <w:ind w:left="5040"/>
        <w:rPr>
          <w:rFonts w:ascii="Calibri" w:hAnsi="Calibri"/>
        </w:rPr>
      </w:pPr>
      <w:r w:rsidRPr="003A2B8D">
        <w:rPr>
          <w:rFonts w:ascii="Calibri" w:hAnsi="Calibri"/>
        </w:rPr>
        <w:t xml:space="preserve">Podpis zavarovanca: </w:t>
      </w:r>
    </w:p>
    <w:p w14:paraId="37CD16E1" w14:textId="77777777" w:rsidR="00B51890" w:rsidRPr="003A2B8D" w:rsidRDefault="00B51890">
      <w:pPr>
        <w:pStyle w:val="Glava"/>
        <w:tabs>
          <w:tab w:val="clear" w:pos="4320"/>
          <w:tab w:val="clear" w:pos="8640"/>
          <w:tab w:val="left" w:pos="6900"/>
        </w:tabs>
        <w:ind w:left="5040"/>
        <w:rPr>
          <w:rFonts w:ascii="Calibri" w:hAnsi="Calibri"/>
        </w:rPr>
      </w:pPr>
      <w:r w:rsidRPr="003A2B8D">
        <w:rPr>
          <w:rFonts w:ascii="Calibri" w:hAnsi="Calibri"/>
        </w:rPr>
        <w:t>(žig in podpis)</w:t>
      </w:r>
    </w:p>
    <w:tbl>
      <w:tblPr>
        <w:tblW w:w="0" w:type="auto"/>
        <w:tblInd w:w="5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7"/>
      </w:tblGrid>
      <w:tr w:rsidR="00B51890" w:rsidRPr="003A2B8D" w14:paraId="7EAEC3F2" w14:textId="77777777">
        <w:tblPrEx>
          <w:tblCellMar>
            <w:top w:w="0" w:type="dxa"/>
            <w:bottom w:w="0" w:type="dxa"/>
          </w:tblCellMar>
        </w:tblPrEx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38A2F" w14:textId="77777777" w:rsidR="00B51890" w:rsidRPr="003A2B8D" w:rsidRDefault="00B51890">
            <w:pPr>
              <w:rPr>
                <w:rFonts w:ascii="Calibri" w:hAnsi="Calibri" w:cs="Arial"/>
                <w:snapToGrid w:val="0"/>
                <w:lang w:eastAsia="de-DE"/>
              </w:rPr>
            </w:pPr>
          </w:p>
          <w:p w14:paraId="0708FBC1" w14:textId="77777777" w:rsidR="00B51890" w:rsidRPr="003A2B8D" w:rsidRDefault="00B51890">
            <w:pPr>
              <w:rPr>
                <w:rFonts w:ascii="Calibri" w:hAnsi="Calibri" w:cs="Arial"/>
                <w:snapToGrid w:val="0"/>
                <w:lang w:eastAsia="de-DE"/>
              </w:rPr>
            </w:pPr>
          </w:p>
        </w:tc>
      </w:tr>
    </w:tbl>
    <w:p w14:paraId="11A01AE5" w14:textId="77777777" w:rsidR="00B51890" w:rsidRPr="003A2B8D" w:rsidRDefault="00B51890">
      <w:pPr>
        <w:rPr>
          <w:rFonts w:ascii="Calibri" w:hAnsi="Calibri" w:cs="Arial"/>
          <w:snapToGrid w:val="0"/>
          <w:lang w:eastAsia="de-DE"/>
        </w:rPr>
      </w:pPr>
    </w:p>
    <w:p w14:paraId="46347FF5" w14:textId="77777777" w:rsidR="00B51890" w:rsidRPr="003A2B8D" w:rsidRDefault="00B51890">
      <w:pPr>
        <w:rPr>
          <w:rFonts w:ascii="Calibri" w:hAnsi="Calibri" w:cs="Arial"/>
          <w:snapToGrid w:val="0"/>
          <w:lang w:eastAsia="de-DE"/>
        </w:rPr>
      </w:pPr>
    </w:p>
    <w:p w14:paraId="671DBFC1" w14:textId="77777777" w:rsidR="00B51890" w:rsidRPr="003A2B8D" w:rsidRDefault="00B51890">
      <w:pPr>
        <w:rPr>
          <w:rFonts w:ascii="Calibri" w:hAnsi="Calibri" w:cs="Arial"/>
          <w:lang w:val="sl-SI"/>
        </w:rPr>
      </w:pPr>
    </w:p>
    <w:p w14:paraId="7B524293" w14:textId="77777777" w:rsidR="00B51890" w:rsidRPr="003A2B8D" w:rsidRDefault="00B51890">
      <w:pPr>
        <w:rPr>
          <w:rFonts w:ascii="Calibri" w:hAnsi="Calibri" w:cs="Arial"/>
          <w:snapToGrid w:val="0"/>
          <w:lang w:eastAsia="de-DE"/>
        </w:rPr>
      </w:pPr>
    </w:p>
    <w:p w14:paraId="1DD0FE16" w14:textId="77777777" w:rsidR="00B51890" w:rsidRPr="003A2B8D" w:rsidRDefault="00B51890">
      <w:pPr>
        <w:rPr>
          <w:rFonts w:ascii="Calibri" w:hAnsi="Calibri" w:cs="Arial"/>
          <w:snapToGrid w:val="0"/>
          <w:lang w:eastAsia="de-DE"/>
        </w:rPr>
      </w:pPr>
    </w:p>
    <w:p w14:paraId="75B04F0E" w14:textId="15A5C2C4" w:rsidR="00B51890" w:rsidRPr="003A2B8D" w:rsidRDefault="005E40F9">
      <w:pPr>
        <w:rPr>
          <w:rFonts w:ascii="Calibri" w:hAnsi="Calibri" w:cs="Arial"/>
        </w:rPr>
      </w:pPr>
      <w:r w:rsidRPr="003A2B8D">
        <w:rPr>
          <w:rFonts w:ascii="Calibri" w:hAnsi="Calibri"/>
          <w:noProof/>
          <w:lang w:val="sl-SI" w:eastAsia="sl-SI"/>
        </w:rPr>
        <w:drawing>
          <wp:anchor distT="0" distB="0" distL="114300" distR="114300" simplePos="0" relativeHeight="251657728" behindDoc="0" locked="0" layoutInCell="1" allowOverlap="1" wp14:anchorId="07D5CDB7" wp14:editId="352CE04D">
            <wp:simplePos x="0" y="0"/>
            <wp:positionH relativeFrom="column">
              <wp:posOffset>-356235</wp:posOffset>
            </wp:positionH>
            <wp:positionV relativeFrom="paragraph">
              <wp:posOffset>4841240</wp:posOffset>
            </wp:positionV>
            <wp:extent cx="6645275" cy="18288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27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51890" w:rsidRPr="003A2B8D">
      <w:footerReference w:type="default" r:id="rId9"/>
      <w:headerReference w:type="first" r:id="rId10"/>
      <w:footerReference w:type="first" r:id="rId11"/>
      <w:type w:val="continuous"/>
      <w:pgSz w:w="11907" w:h="16840" w:code="9"/>
      <w:pgMar w:top="851" w:right="1134" w:bottom="1701" w:left="1418" w:header="851" w:footer="11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51379" w14:textId="77777777" w:rsidR="009829B5" w:rsidRDefault="009829B5">
      <w:r>
        <w:separator/>
      </w:r>
    </w:p>
  </w:endnote>
  <w:endnote w:type="continuationSeparator" w:id="0">
    <w:p w14:paraId="7FD81B52" w14:textId="77777777" w:rsidR="009829B5" w:rsidRDefault="00982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9DD62" w14:textId="77777777" w:rsidR="00B51890" w:rsidRPr="003A2B8D" w:rsidRDefault="003A2B8D" w:rsidP="003A2B8D">
    <w:pPr>
      <w:pStyle w:val="Noga"/>
      <w:jc w:val="center"/>
      <w:rPr>
        <w:rFonts w:ascii="Calibri" w:hAnsi="Calibri"/>
        <w:sz w:val="16"/>
        <w:szCs w:val="16"/>
      </w:rPr>
    </w:pPr>
    <w:r w:rsidRPr="003A2B8D">
      <w:rPr>
        <w:rFonts w:ascii="Calibri" w:hAnsi="Calibri"/>
        <w:sz w:val="16"/>
        <w:szCs w:val="16"/>
      </w:rPr>
      <w:fldChar w:fldCharType="begin"/>
    </w:r>
    <w:r w:rsidRPr="003A2B8D">
      <w:rPr>
        <w:rFonts w:ascii="Calibri" w:hAnsi="Calibri"/>
        <w:sz w:val="16"/>
        <w:szCs w:val="16"/>
      </w:rPr>
      <w:instrText>PAGE   \* MERGEFORMAT</w:instrText>
    </w:r>
    <w:r w:rsidRPr="003A2B8D">
      <w:rPr>
        <w:rFonts w:ascii="Calibri" w:hAnsi="Calibri"/>
        <w:sz w:val="16"/>
        <w:szCs w:val="16"/>
      </w:rPr>
      <w:fldChar w:fldCharType="separate"/>
    </w:r>
    <w:r w:rsidR="00640611" w:rsidRPr="00640611">
      <w:rPr>
        <w:rFonts w:ascii="Calibri" w:hAnsi="Calibri"/>
        <w:noProof/>
        <w:sz w:val="16"/>
        <w:szCs w:val="16"/>
        <w:lang w:val="sl-SI"/>
      </w:rPr>
      <w:t>6</w:t>
    </w:r>
    <w:r w:rsidRPr="003A2B8D">
      <w:rPr>
        <w:rFonts w:ascii="Calibri" w:hAnsi="Calibr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6CC66" w14:textId="77777777" w:rsidR="00B51890" w:rsidRDefault="00B51890" w:rsidP="007D3E75">
    <w:pPr>
      <w:pStyle w:val="Noga"/>
      <w:tabs>
        <w:tab w:val="left" w:pos="7380"/>
      </w:tabs>
      <w:jc w:val="center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1A240" w14:textId="77777777" w:rsidR="009829B5" w:rsidRDefault="009829B5">
      <w:r>
        <w:separator/>
      </w:r>
    </w:p>
  </w:footnote>
  <w:footnote w:type="continuationSeparator" w:id="0">
    <w:p w14:paraId="7928D0AD" w14:textId="77777777" w:rsidR="009829B5" w:rsidRDefault="00982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56D2E" w14:textId="5FA9B26F" w:rsidR="00B51890" w:rsidRDefault="005E40F9" w:rsidP="003A2B8D">
    <w:pPr>
      <w:pStyle w:val="Glava"/>
      <w:tabs>
        <w:tab w:val="right" w:pos="9180"/>
      </w:tabs>
      <w:jc w:val="right"/>
      <w:rPr>
        <w:sz w:val="24"/>
      </w:rPr>
    </w:pPr>
    <w:r>
      <w:rPr>
        <w:noProof/>
      </w:rPr>
      <w:drawing>
        <wp:inline distT="0" distB="0" distL="0" distR="0" wp14:anchorId="6D406754" wp14:editId="4501586A">
          <wp:extent cx="1755775" cy="646430"/>
          <wp:effectExtent l="0" t="0" r="0" b="0"/>
          <wp:docPr id="24" name="Slika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C314324" wp14:editId="417799F3">
              <wp:simplePos x="0" y="0"/>
              <wp:positionH relativeFrom="column">
                <wp:posOffset>1371600</wp:posOffset>
              </wp:positionH>
              <wp:positionV relativeFrom="paragraph">
                <wp:posOffset>114300</wp:posOffset>
              </wp:positionV>
              <wp:extent cx="457200" cy="0"/>
              <wp:effectExtent l="0" t="0" r="0" b="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57200" cy="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183110" id="Line 1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9pt" to="2in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" o:allowincell="f" stroked="f"/>
          </w:pict>
        </mc:Fallback>
      </mc:AlternateContent>
    </w:r>
  </w:p>
  <w:p w14:paraId="3B5A58AD" w14:textId="77777777" w:rsidR="00B51890" w:rsidRDefault="00B51890">
    <w:pPr>
      <w:pStyle w:val="Glava"/>
      <w:rPr>
        <w:sz w:val="24"/>
      </w:rPr>
    </w:pPr>
  </w:p>
  <w:p w14:paraId="1408ABF5" w14:textId="77777777" w:rsidR="00B51890" w:rsidRPr="003A2B8D" w:rsidRDefault="00B51890">
    <w:pPr>
      <w:pStyle w:val="Glava"/>
      <w:ind w:left="8640"/>
      <w:rPr>
        <w:rFonts w:ascii="Calibri" w:hAnsi="Calibri" w:cs="Arial"/>
        <w:b/>
        <w:bCs/>
        <w:sz w:val="22"/>
      </w:rPr>
    </w:pPr>
    <w:r w:rsidRPr="003A2B8D">
      <w:rPr>
        <w:rFonts w:ascii="Calibri" w:hAnsi="Calibri" w:cs="Arial"/>
        <w:b/>
        <w:bCs/>
        <w:sz w:val="22"/>
      </w:rPr>
      <w:t>V-EKO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80D42"/>
    <w:multiLevelType w:val="hybridMultilevel"/>
    <w:tmpl w:val="6FA8236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E543E3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82E1C46"/>
    <w:multiLevelType w:val="hybridMultilevel"/>
    <w:tmpl w:val="556EF14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BC261E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CF44EE"/>
    <w:multiLevelType w:val="hybridMultilevel"/>
    <w:tmpl w:val="2F10BD1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3247F9"/>
    <w:multiLevelType w:val="hybridMultilevel"/>
    <w:tmpl w:val="F5066B0A"/>
    <w:lvl w:ilvl="0" w:tplc="A360179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99610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A6051A0"/>
    <w:multiLevelType w:val="hybridMultilevel"/>
    <w:tmpl w:val="2958909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B441514"/>
    <w:multiLevelType w:val="hybridMultilevel"/>
    <w:tmpl w:val="3064B1B0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B8B2F5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8A30A8"/>
    <w:multiLevelType w:val="hybridMultilevel"/>
    <w:tmpl w:val="3D568188"/>
    <w:lvl w:ilvl="0" w:tplc="E7FEB116">
      <w:start w:val="1"/>
      <w:numFmt w:val="upperRoman"/>
      <w:pStyle w:val="Naslov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83079093">
    <w:abstractNumId w:val="1"/>
  </w:num>
  <w:num w:numId="2" w16cid:durableId="337270224">
    <w:abstractNumId w:val="6"/>
  </w:num>
  <w:num w:numId="3" w16cid:durableId="1504780894">
    <w:abstractNumId w:val="3"/>
  </w:num>
  <w:num w:numId="4" w16cid:durableId="588542917">
    <w:abstractNumId w:val="9"/>
  </w:num>
  <w:num w:numId="5" w16cid:durableId="268850853">
    <w:abstractNumId w:val="7"/>
  </w:num>
  <w:num w:numId="6" w16cid:durableId="1234972117">
    <w:abstractNumId w:val="5"/>
  </w:num>
  <w:num w:numId="7" w16cid:durableId="1981811107">
    <w:abstractNumId w:val="10"/>
  </w:num>
  <w:num w:numId="8" w16cid:durableId="1362171917">
    <w:abstractNumId w:val="0"/>
  </w:num>
  <w:num w:numId="9" w16cid:durableId="1626888622">
    <w:abstractNumId w:val="4"/>
  </w:num>
  <w:num w:numId="10" w16cid:durableId="614484185">
    <w:abstractNumId w:val="8"/>
  </w:num>
  <w:num w:numId="11" w16cid:durableId="198581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8NCwf7QNJURkkA35jgxzJQ30w3GJoOW23kLd8GUt0WmVrjmotbnrq7Wsjdhzi1twuKLLYih0IUBsi2EDRwqW9Q==" w:salt="ffld1CnokEedZjPBBvQDQA=="/>
  <w:styleLockTheme/>
  <w:styleLockQFSet/>
  <w:defaultTabStop w:val="720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2C2"/>
    <w:rsid w:val="0003665F"/>
    <w:rsid w:val="000E4028"/>
    <w:rsid w:val="001A12C2"/>
    <w:rsid w:val="001C1F6A"/>
    <w:rsid w:val="0021685A"/>
    <w:rsid w:val="003A2B8D"/>
    <w:rsid w:val="003A720B"/>
    <w:rsid w:val="003C7E42"/>
    <w:rsid w:val="003E5533"/>
    <w:rsid w:val="004246CA"/>
    <w:rsid w:val="004D24CA"/>
    <w:rsid w:val="00520603"/>
    <w:rsid w:val="005E40F9"/>
    <w:rsid w:val="00640611"/>
    <w:rsid w:val="006D2936"/>
    <w:rsid w:val="00782111"/>
    <w:rsid w:val="007B2823"/>
    <w:rsid w:val="007D3E75"/>
    <w:rsid w:val="007E5DBD"/>
    <w:rsid w:val="00840995"/>
    <w:rsid w:val="00866704"/>
    <w:rsid w:val="009829B5"/>
    <w:rsid w:val="009C0886"/>
    <w:rsid w:val="00B51890"/>
    <w:rsid w:val="00BA46B0"/>
    <w:rsid w:val="00C257DD"/>
    <w:rsid w:val="00C9202B"/>
    <w:rsid w:val="00DE60F8"/>
    <w:rsid w:val="00ED0B98"/>
    <w:rsid w:val="00F6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76CCABCC"/>
  <w15:chartTrackingRefBased/>
  <w15:docId w15:val="{6C4B230F-F432-420F-ADF5-FCC50924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lang w:val="en-US"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left" w:pos="7449"/>
      </w:tabs>
      <w:jc w:val="center"/>
      <w:outlineLvl w:val="0"/>
    </w:pPr>
    <w:rPr>
      <w:rFonts w:ascii="Arial" w:hAnsi="Arial" w:cs="Arial"/>
      <w:b/>
      <w:snapToGrid w:val="0"/>
      <w:color w:val="000000"/>
      <w:sz w:val="24"/>
      <w:lang w:eastAsia="de-DE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Arial" w:hAnsi="Arial" w:cs="Arial"/>
      <w:b/>
      <w:bCs/>
      <w:snapToGrid w:val="0"/>
      <w:sz w:val="24"/>
    </w:rPr>
  </w:style>
  <w:style w:type="paragraph" w:styleId="Naslov3">
    <w:name w:val="heading 3"/>
    <w:basedOn w:val="Navaden"/>
    <w:next w:val="Navaden"/>
    <w:qFormat/>
    <w:pPr>
      <w:keepNext/>
      <w:numPr>
        <w:numId w:val="7"/>
      </w:numPr>
      <w:outlineLvl w:val="2"/>
    </w:pPr>
    <w:rPr>
      <w:rFonts w:ascii="Arial" w:hAnsi="Arial" w:cs="Arial"/>
      <w:b/>
      <w:bCs/>
      <w:lang w:val="sl-SI"/>
    </w:rPr>
  </w:style>
  <w:style w:type="paragraph" w:styleId="Naslov4">
    <w:name w:val="heading 4"/>
    <w:basedOn w:val="Navaden"/>
    <w:next w:val="Navaden"/>
    <w:qFormat/>
    <w:pPr>
      <w:keepNext/>
      <w:outlineLvl w:val="3"/>
    </w:pPr>
    <w:rPr>
      <w:rFonts w:ascii="Arial" w:hAnsi="Arial" w:cs="Arial"/>
      <w:b/>
      <w:bCs/>
      <w:lang w:val="sl-SI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spacing w:line="240" w:lineRule="atLeast"/>
    </w:pPr>
    <w:rPr>
      <w:rFonts w:ascii="Arial" w:hAnsi="Arial"/>
      <w:snapToGrid w:val="0"/>
      <w:color w:val="000000"/>
      <w:sz w:val="24"/>
      <w:lang w:val="de-DE" w:eastAsia="de-DE"/>
    </w:rPr>
  </w:style>
  <w:style w:type="character" w:customStyle="1" w:styleId="NogaZnak">
    <w:name w:val="Noga Znak"/>
    <w:link w:val="Noga"/>
    <w:uiPriority w:val="99"/>
    <w:rsid w:val="003A2B8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ersmanc\application%20data\microsoft\templates\Zav-MB_dopi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800F42-CBDE-4EFC-8440-54B905177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Zav-MB_dopis</Template>
  <TotalTime>0</TotalTime>
  <Pages>6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Vprašalnik – ekološka škoda</vt:lpstr>
    </vt:vector>
  </TitlesOfParts>
  <Company> </Company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Vprašalnik – ekološka škoda</dc:title>
  <dc:subject/>
  <dc:creator>kersmanc</dc:creator>
  <cp:keywords/>
  <cp:lastModifiedBy>Jernej Trtnik</cp:lastModifiedBy>
  <cp:revision>2</cp:revision>
  <cp:lastPrinted>2004-04-26T08:05:00Z</cp:lastPrinted>
  <dcterms:created xsi:type="dcterms:W3CDTF">2022-04-28T07:25:00Z</dcterms:created>
  <dcterms:modified xsi:type="dcterms:W3CDTF">2022-04-28T07:25:00Z</dcterms:modified>
</cp:coreProperties>
</file>